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9CBF45" w14:textId="4B8410D6" w:rsidR="00655E37" w:rsidRDefault="00A81F33">
      <w:bookmarkStart w:id="0" w:name="_GoBack"/>
      <w:bookmarkEnd w:id="0"/>
      <w:r>
        <w:rPr>
          <w:noProof/>
        </w:rPr>
        <w:drawing>
          <wp:anchor distT="0" distB="0" distL="114300" distR="114300" simplePos="0" relativeHeight="251673600" behindDoc="0" locked="0" layoutInCell="1" allowOverlap="1" wp14:anchorId="453B290F" wp14:editId="3330F5B2">
            <wp:simplePos x="0" y="0"/>
            <wp:positionH relativeFrom="column">
              <wp:posOffset>3653790</wp:posOffset>
            </wp:positionH>
            <wp:positionV relativeFrom="paragraph">
              <wp:posOffset>687705</wp:posOffset>
            </wp:positionV>
            <wp:extent cx="2960370" cy="1691640"/>
            <wp:effectExtent l="0" t="0" r="0" b="381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370" cy="169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0CD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476900" wp14:editId="54D6DA44">
                <wp:simplePos x="0" y="0"/>
                <wp:positionH relativeFrom="column">
                  <wp:posOffset>-48895</wp:posOffset>
                </wp:positionH>
                <wp:positionV relativeFrom="paragraph">
                  <wp:posOffset>1270</wp:posOffset>
                </wp:positionV>
                <wp:extent cx="7002780" cy="512445"/>
                <wp:effectExtent l="0" t="0" r="26670" b="20955"/>
                <wp:wrapSquare wrapText="bothSides"/>
                <wp:docPr id="13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02780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96B362" w14:textId="77777777" w:rsidR="00655E37" w:rsidRDefault="00360CDE" w:rsidP="00655E37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Pathfinder Municipal Account</w:t>
                            </w:r>
                          </w:p>
                          <w:p w14:paraId="2B6C94A3" w14:textId="14021614" w:rsidR="00993926" w:rsidRPr="005A4C57" w:rsidRDefault="00993926" w:rsidP="00E158B9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Source: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9E7454">
                              <w:rPr>
                                <w:sz w:val="22"/>
                                <w:szCs w:val="22"/>
                              </w:rPr>
                              <w:t>A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ppropriated water   </w:t>
                            </w: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 xml:space="preserve">Score: 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4,000 AF  </w:t>
                            </w: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Operations started:</w:t>
                            </w:r>
                            <w:r w:rsidR="00E158B9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2012 </w:t>
                            </w:r>
                            <w:r w:rsidR="00E158B9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Mechanism: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9E7454">
                              <w:rPr>
                                <w:sz w:val="22"/>
                                <w:szCs w:val="22"/>
                              </w:rPr>
                              <w:t>S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>torage</w:t>
                            </w:r>
                          </w:p>
                          <w:p w14:paraId="7F8F097A" w14:textId="77777777" w:rsidR="008C4FD6" w:rsidRDefault="008C4FD6" w:rsidP="00655E37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2D6B8C7A" w14:textId="77777777" w:rsidR="008C4FD6" w:rsidRPr="00DC54BB" w:rsidRDefault="008C4FD6" w:rsidP="00655E37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5476900"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6" type="#_x0000_t202" style="position:absolute;margin-left:-3.85pt;margin-top:.1pt;width:551.4pt;height:40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p1bKgIAAFIEAAAOAAAAZHJzL2Uyb0RvYy54bWysVNuO2yAQfa/Uf0C8N3bcpJu14qy22aaq&#10;tL1Iu/0AjLGNCgwFEjv9+g44m6a3l6p+QAwzHGbOmfH6ZtSKHITzEkxF57OcEmE4NNJ0Ff38uHux&#10;osQHZhqmwIiKHoWnN5vnz9aDLUUBPahGOIIgxpeDrWgfgi2zzPNeaOZnYIVBZwtOs4Cm67LGsQHR&#10;tcqKPH+VDeAa64AL7/H0bnLSTcJvW8HDx7b1IhBVUcwtpNWltY5rtlmzsnPM9pKf0mD/kIVm0uCj&#10;Z6g7FhjZO/kblJbcgYc2zDjoDNpWcpFqwGrm+S/VPPTMilQLkuPtmSb//2D5h8MnR2SD2r2kxDCN&#10;Gj2KMZDXMJLFPPIzWF9i2IPFwDDiOcamWr29B/7FEwPbnplO3DoHQy9Yg/mlm9nF1QnHR5B6eA8N&#10;vsP2ARLQ2DodyUM6CKKjTsezNjEXjodXeV5crdDF0becF4vFMiaXsfLptnU+vBWgSdxU1KH2CZ0d&#10;7n2YQp9C4mMelGx2UqlkuK7eKkcODPtkl74T+k9hypChotfLYjkR8FeIPH1/gtAyYMMrqSu6Ogex&#10;MtL2xjSpHQOTatpjdcpgkZHHSN1EYhjr8aRLDc0RGXUwNTYOIm56cN8oGbCpK+q/7pkTlKh3BlW5&#10;ni8WcQqSsVheFWi4S0996WGGI1RFAyXTdhumydlbJ7seX5r6wMAtKtnKRHJMdcrqlDc2bpLpNGRx&#10;Mi7tFPXjV7D5DgAA//8DAFBLAwQUAAYACAAAACEAL0ohCt0AAAAHAQAADwAAAGRycy9kb3ducmV2&#10;LnhtbEyOwU7DMBBE70j8g7VIXFBrt0DThDgVQgLRG7QVXN14m0TY62C7afh73BMcRzN688rVaA0b&#10;0IfOkYTZVABDqp3uqJGw2z5PlsBCVKSVcYQSfjDAqrq8KFWh3YnecdjEhiUIhUJJaGPsC85D3aJV&#10;Yep6pNQdnLcqpugbrr06Jbg1fC7EglvVUXpoVY9PLdZfm6OVsLx7HT7D+vbto14cTB5vsuHl20t5&#10;fTU+PgCLOMa/MZz1kzpUyWnvjqQDMxImWZaWEubAzq3I72fA9oktcuBVyf/7V78AAAD//wMAUEsB&#10;Ai0AFAAGAAgAAAAhALaDOJL+AAAA4QEAABMAAAAAAAAAAAAAAAAAAAAAAFtDb250ZW50X1R5cGVz&#10;XS54bWxQSwECLQAUAAYACAAAACEAOP0h/9YAAACUAQAACwAAAAAAAAAAAAAAAAAvAQAAX3JlbHMv&#10;LnJlbHNQSwECLQAUAAYACAAAACEAlvadWyoCAABSBAAADgAAAAAAAAAAAAAAAAAuAgAAZHJzL2Uy&#10;b0RvYy54bWxQSwECLQAUAAYACAAAACEAL0ohCt0AAAAHAQAADwAAAAAAAAAAAAAAAACEBAAAZHJz&#10;L2Rvd25yZXYueG1sUEsFBgAAAAAEAAQA8wAAAI4FAAAAAA==&#10;">
                <v:textbox>
                  <w:txbxContent>
                    <w:p w14:paraId="3796B362" w14:textId="77777777" w:rsidR="00655E37" w:rsidRDefault="00360CDE" w:rsidP="00655E37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sz w:val="32"/>
                          <w:szCs w:val="32"/>
                        </w:rPr>
                        <w:t>Pathfinder Municipal Account</w:t>
                      </w:r>
                    </w:p>
                    <w:p w14:paraId="2B6C94A3" w14:textId="14021614" w:rsidR="00993926" w:rsidRPr="005A4C57" w:rsidRDefault="00993926" w:rsidP="00E158B9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Source: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="009E7454">
                        <w:rPr>
                          <w:sz w:val="22"/>
                          <w:szCs w:val="22"/>
                        </w:rPr>
                        <w:t>A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ppropriated water   </w:t>
                      </w: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 xml:space="preserve">Score: 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4,000 AF  </w:t>
                      </w: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Operations started:</w:t>
                      </w:r>
                      <w:r w:rsidR="00E158B9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 xml:space="preserve"> 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2012 </w:t>
                      </w:r>
                      <w:r w:rsidR="00E158B9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Mechanism: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="009E7454">
                        <w:rPr>
                          <w:sz w:val="22"/>
                          <w:szCs w:val="22"/>
                        </w:rPr>
                        <w:t>S</w:t>
                      </w:r>
                      <w:r w:rsidRPr="005A4C57">
                        <w:rPr>
                          <w:sz w:val="22"/>
                          <w:szCs w:val="22"/>
                        </w:rPr>
                        <w:t>torage</w:t>
                      </w:r>
                    </w:p>
                    <w:p w14:paraId="7F8F097A" w14:textId="77777777" w:rsidR="008C4FD6" w:rsidRDefault="008C4FD6" w:rsidP="00655E37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</w:p>
                    <w:p w14:paraId="2D6B8C7A" w14:textId="77777777" w:rsidR="008C4FD6" w:rsidRPr="00DC54BB" w:rsidRDefault="008C4FD6" w:rsidP="00655E37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36278EF" w14:textId="5F0202A4" w:rsidR="00EB4923" w:rsidRPr="005A4C57" w:rsidRDefault="00EB4923" w:rsidP="00EB4923">
      <w:pPr>
        <w:rPr>
          <w:sz w:val="22"/>
          <w:szCs w:val="22"/>
        </w:rPr>
      </w:pPr>
      <w:bookmarkStart w:id="1" w:name="_Hlk518905846"/>
      <w:bookmarkEnd w:id="1"/>
      <w:r w:rsidRPr="005A4C57">
        <w:rPr>
          <w:rStyle w:val="Heading4Char"/>
          <w:rFonts w:ascii="Times New Roman" w:hAnsi="Times New Roman" w:cs="Times New Roman"/>
          <w:sz w:val="22"/>
          <w:szCs w:val="22"/>
        </w:rPr>
        <w:t>History</w:t>
      </w:r>
      <w:r w:rsidRPr="005A4C57">
        <w:rPr>
          <w:sz w:val="22"/>
          <w:szCs w:val="22"/>
        </w:rPr>
        <w:t xml:space="preserve"> </w:t>
      </w:r>
    </w:p>
    <w:p w14:paraId="3792124C" w14:textId="7B8BD199" w:rsidR="00B9168C" w:rsidRPr="005A4C57" w:rsidRDefault="00B9168C" w:rsidP="00B9168C">
      <w:pPr>
        <w:rPr>
          <w:rFonts w:asciiTheme="majorHAnsi" w:eastAsiaTheme="majorEastAsia" w:hAnsiTheme="majorHAnsi" w:cstheme="majorBidi"/>
          <w:i/>
          <w:iCs/>
          <w:color w:val="365F91" w:themeColor="accent1" w:themeShade="BF"/>
          <w:sz w:val="22"/>
          <w:szCs w:val="22"/>
        </w:rPr>
      </w:pPr>
      <w:r w:rsidRPr="005A4C57">
        <w:rPr>
          <w:sz w:val="22"/>
          <w:szCs w:val="22"/>
        </w:rPr>
        <w:t>Pathfinder Reservoir is one of the major reservoirs in the North Platte Basin.  Construction was completed</w:t>
      </w:r>
      <w:r>
        <w:rPr>
          <w:sz w:val="22"/>
          <w:szCs w:val="22"/>
        </w:rPr>
        <w:t xml:space="preserve"> by the U.S. Bureau of Reclamation (USBR)</w:t>
      </w:r>
      <w:r w:rsidRPr="005A4C57">
        <w:rPr>
          <w:sz w:val="22"/>
          <w:szCs w:val="22"/>
        </w:rPr>
        <w:t xml:space="preserve"> in 1909 </w:t>
      </w:r>
      <w:r>
        <w:rPr>
          <w:sz w:val="22"/>
          <w:szCs w:val="22"/>
        </w:rPr>
        <w:t>f</w:t>
      </w:r>
      <w:r w:rsidRPr="005A4C57">
        <w:rPr>
          <w:sz w:val="22"/>
          <w:szCs w:val="22"/>
        </w:rPr>
        <w:t xml:space="preserve">or purposes of irrigation and domestic use.  </w:t>
      </w:r>
      <w:r>
        <w:rPr>
          <w:sz w:val="22"/>
          <w:szCs w:val="22"/>
        </w:rPr>
        <w:t xml:space="preserve">As part of the Pathfinder Modification Project completed in 2012, the elevation of the existing spillway was raised by about 2.4 feet to recapture </w:t>
      </w:r>
      <w:r w:rsidR="0013531C">
        <w:rPr>
          <w:sz w:val="22"/>
          <w:szCs w:val="22"/>
        </w:rPr>
        <w:t>nearly 54,000</w:t>
      </w:r>
      <w:r>
        <w:rPr>
          <w:sz w:val="22"/>
          <w:szCs w:val="22"/>
        </w:rPr>
        <w:t xml:space="preserve"> AF of storage capacity lost to sedimentation.</w:t>
      </w:r>
      <w:r w:rsidRPr="005A4C57">
        <w:rPr>
          <w:sz w:val="22"/>
          <w:szCs w:val="22"/>
        </w:rPr>
        <w:t xml:space="preserve">  </w:t>
      </w:r>
      <w:r>
        <w:rPr>
          <w:sz w:val="22"/>
          <w:szCs w:val="22"/>
        </w:rPr>
        <w:t xml:space="preserve">The Pathfinder Environmental Account (EA), one of the Program’s three initial state water projects, accounts for </w:t>
      </w:r>
      <w:r w:rsidR="0013531C">
        <w:rPr>
          <w:sz w:val="22"/>
          <w:szCs w:val="22"/>
        </w:rPr>
        <w:t>about 34,000</w:t>
      </w:r>
      <w:r>
        <w:rPr>
          <w:sz w:val="22"/>
          <w:szCs w:val="22"/>
        </w:rPr>
        <w:t xml:space="preserve"> AF of this storage.  </w:t>
      </w:r>
      <w:r w:rsidRPr="005A4C57">
        <w:rPr>
          <w:sz w:val="22"/>
          <w:szCs w:val="22"/>
        </w:rPr>
        <w:t xml:space="preserve">The remaining 20,000 AF </w:t>
      </w:r>
      <w:r>
        <w:rPr>
          <w:sz w:val="22"/>
          <w:szCs w:val="22"/>
        </w:rPr>
        <w:t>compromises</w:t>
      </w:r>
      <w:r w:rsidRPr="005A4C57">
        <w:rPr>
          <w:sz w:val="22"/>
          <w:szCs w:val="22"/>
        </w:rPr>
        <w:t xml:space="preserve"> the “Wyoming Account” (or </w:t>
      </w:r>
      <w:r>
        <w:rPr>
          <w:sz w:val="22"/>
          <w:szCs w:val="22"/>
        </w:rPr>
        <w:t>M</w:t>
      </w:r>
      <w:r w:rsidRPr="005A4C57">
        <w:rPr>
          <w:sz w:val="22"/>
          <w:szCs w:val="22"/>
        </w:rPr>
        <w:t xml:space="preserve">unicipal </w:t>
      </w:r>
      <w:r>
        <w:rPr>
          <w:sz w:val="22"/>
          <w:szCs w:val="22"/>
        </w:rPr>
        <w:t>A</w:t>
      </w:r>
      <w:r w:rsidRPr="005A4C57">
        <w:rPr>
          <w:sz w:val="22"/>
          <w:szCs w:val="22"/>
        </w:rPr>
        <w:t>ccount)</w:t>
      </w:r>
      <w:r>
        <w:rPr>
          <w:sz w:val="22"/>
          <w:szCs w:val="22"/>
        </w:rPr>
        <w:t xml:space="preserve">. </w:t>
      </w:r>
      <w:r w:rsidRPr="005A4C57">
        <w:rPr>
          <w:sz w:val="22"/>
          <w:szCs w:val="22"/>
        </w:rPr>
        <w:t>Wyoming has the exclusive right to contract with the USBR for this water</w:t>
      </w:r>
      <w:r>
        <w:rPr>
          <w:sz w:val="22"/>
          <w:szCs w:val="22"/>
        </w:rPr>
        <w:t xml:space="preserve"> for </w:t>
      </w:r>
      <w:r w:rsidRPr="005A4C57">
        <w:rPr>
          <w:sz w:val="22"/>
          <w:szCs w:val="22"/>
        </w:rPr>
        <w:t>municipal, environmental and fish and wildlife purposes</w:t>
      </w:r>
      <w:r>
        <w:rPr>
          <w:sz w:val="22"/>
          <w:szCs w:val="22"/>
        </w:rPr>
        <w:t>,</w:t>
      </w:r>
      <w:r w:rsidRPr="005A4C57">
        <w:rPr>
          <w:sz w:val="22"/>
          <w:szCs w:val="22"/>
        </w:rPr>
        <w:t xml:space="preserve"> pursuant to the </w:t>
      </w:r>
      <w:r>
        <w:rPr>
          <w:sz w:val="22"/>
          <w:szCs w:val="22"/>
        </w:rPr>
        <w:t xml:space="preserve">2001 </w:t>
      </w:r>
      <w:r w:rsidRPr="005A4C57">
        <w:rPr>
          <w:sz w:val="22"/>
          <w:szCs w:val="22"/>
        </w:rPr>
        <w:t xml:space="preserve">Final Settlement Stipulation in Nebraska vs. Wyoming.  </w:t>
      </w:r>
      <w:r>
        <w:rPr>
          <w:sz w:val="22"/>
          <w:szCs w:val="22"/>
        </w:rPr>
        <w:t>The Program began leasing</w:t>
      </w:r>
      <w:r w:rsidRPr="00824861">
        <w:rPr>
          <w:sz w:val="22"/>
          <w:szCs w:val="22"/>
        </w:rPr>
        <w:t xml:space="preserve"> Municipal Account </w:t>
      </w:r>
      <w:r>
        <w:rPr>
          <w:sz w:val="22"/>
          <w:szCs w:val="22"/>
        </w:rPr>
        <w:t xml:space="preserve">water from Wyoming in </w:t>
      </w:r>
      <w:r w:rsidRPr="00824861">
        <w:rPr>
          <w:sz w:val="22"/>
          <w:szCs w:val="22"/>
        </w:rPr>
        <w:t>201</w:t>
      </w:r>
      <w:r>
        <w:rPr>
          <w:sz w:val="22"/>
          <w:szCs w:val="22"/>
        </w:rPr>
        <w:t xml:space="preserve">2. </w:t>
      </w:r>
    </w:p>
    <w:p w14:paraId="79D4B59D" w14:textId="77777777" w:rsidR="00B9168C" w:rsidRDefault="00B9168C" w:rsidP="00B9168C"/>
    <w:p w14:paraId="7048373A" w14:textId="77777777" w:rsidR="00B9168C" w:rsidRPr="00824861" w:rsidRDefault="00B9168C" w:rsidP="00B9168C">
      <w:pPr>
        <w:rPr>
          <w:sz w:val="22"/>
          <w:szCs w:val="22"/>
        </w:rPr>
      </w:pPr>
      <w:r w:rsidRPr="00824861">
        <w:rPr>
          <w:rStyle w:val="Heading4Char"/>
          <w:rFonts w:ascii="Times New Roman" w:hAnsi="Times New Roman" w:cs="Times New Roman"/>
          <w:sz w:val="22"/>
          <w:szCs w:val="22"/>
        </w:rPr>
        <w:t>Operations</w:t>
      </w:r>
    </w:p>
    <w:p w14:paraId="4F1F949F" w14:textId="77777777" w:rsidR="00546DB4" w:rsidRDefault="00B9168C" w:rsidP="00B9168C">
      <w:pPr>
        <w:rPr>
          <w:sz w:val="22"/>
          <w:szCs w:val="22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29FD68AA" wp14:editId="6C0AD9E1">
                <wp:simplePos x="0" y="0"/>
                <wp:positionH relativeFrom="column">
                  <wp:posOffset>0</wp:posOffset>
                </wp:positionH>
                <wp:positionV relativeFrom="paragraph">
                  <wp:posOffset>2113915</wp:posOffset>
                </wp:positionV>
                <wp:extent cx="3173730" cy="1983740"/>
                <wp:effectExtent l="0" t="0" r="7620" b="0"/>
                <wp:wrapSquare wrapText="bothSides"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73730" cy="1983740"/>
                          <a:chOff x="0" y="-18963"/>
                          <a:chExt cx="4065743" cy="2936009"/>
                        </a:xfrm>
                      </wpg:grpSpPr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545080"/>
                            <a:ext cx="4065743" cy="3719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9E1353F" w14:textId="7A105A82" w:rsidR="00B9168C" w:rsidRPr="009E7454" w:rsidRDefault="00B9168C" w:rsidP="00B9168C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9E7454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Pathfinder </w:t>
                              </w:r>
                              <w:r w:rsidR="008F15A3">
                                <w:rPr>
                                  <w:b/>
                                  <w:sz w:val="18"/>
                                  <w:szCs w:val="18"/>
                                </w:rPr>
                                <w:t>Modification Project</w:t>
                              </w:r>
                              <w:r w:rsidRPr="009E7454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 ogee weir construction</w:t>
                              </w:r>
                              <w:r w:rsidR="008F15A3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, </w:t>
                              </w:r>
                              <w:r w:rsidRPr="009E7454">
                                <w:rPr>
                                  <w:b/>
                                  <w:sz w:val="18"/>
                                  <w:szCs w:val="18"/>
                                </w:rPr>
                                <w:t>2011</w:t>
                              </w:r>
                            </w:p>
                            <w:p w14:paraId="7FC4AF9D" w14:textId="77777777" w:rsidR="00B9168C" w:rsidRDefault="00B9168C" w:rsidP="00B9168C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" name="Picture 49" descr="C:\Documents and Settings\sartoris\Desktop\Backup05-11-2012\PRRIP\Water\WAC Meetings\2011 WAC Mtgs\20111025\Pathfinder pics (Steve,Matt,Sira,Jerry)\Pathfinder ogee spillway construct_SW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770" y="-18963"/>
                            <a:ext cx="3816486" cy="2592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FD68AA" id="Group 1" o:spid="_x0000_s1027" style="position:absolute;margin-left:0;margin-top:166.45pt;width:249.9pt;height:156.2pt;z-index:-251640832;mso-width-relative:margin;mso-height-relative:margin" coordorigin=",-189" coordsize="40657,293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f/U9lZBAAAtgkAAA4AAABkcnMvZTJvRG9jLnhtbKxW227jNhB9L9B/&#10;IPTUAutYkiXLFuIsEueCLDatEW+RFwMFTVESG4lkSdqyW/TfO6Qk27kAXezWgGRehsOZM3NmdP5x&#10;V1doS5Vmgs+84Mz3EOVEZIwXM++3L7eDiYe0wTzDleB05u2p9j5e/PjDeSNTGopSVBlVCJRwnTZy&#10;5pXGyHQ41KSkNdZnQlIOm7lQNTYwVcUwU7gB7XU1DH1/PGyEyqQShGoNq9ftpnfh9Oc5JebXPNfU&#10;oGrmgW3GvZV7r+17eHGO00JhWTLSmYG/wYoaMw6XHlRdY4PRRrE3qmpGlNAiN2dE1EOR54xQ5wN4&#10;E/ivvLlTYiOdL0XaFPIAE0D7CqdvVkt+2S4UYhnEzkMc1xAidysKLDSNLFKQuFNyKReqWyjamfV2&#10;l6va/oMfaOdA3R9ApTuDCCyOgmSUjAB7AnvBdDJKog52UkJsjucGwWQ6HrURIeVNdzzyx3ESjdrj&#10;4XQ09v2plRn2tw+tkQebGgl5pI9Q6e+DalliSV0EtAWigyoMkh6sL9bNK7FDYYuXE7NgIbODZQur&#10;BUjLz4I8a8TFvMS8oJdKiaakOAP7HNLgxeGoxV3DEVCybh5EBjHBGyOconcRD+Mo9icdqj3uL4Ab&#10;JcF0PH6BG06l0uaOihrZwcxTQBZ3B95+1qaFuBdxPoiKZbesqtxEFet5pdAWA7Fu3a/Trk/FKo6a&#10;mTeNw9hp5sKeB9U4rZkB4lesnnkT3/7scZxaTG545sYGs6odQ7ArDjHvcWkRMrv1rktdkLd7a5Ht&#10;ATUlWp5DXYJBKdRfHmqA4zNP/7nBinqouueA/DSIIBeRcZMoTkKYqNOd9ekO5gRUzTzjoXY4N66Q&#10;WLO5uIQI5czBdrSkMxkS8uJcMpLC05EYRm8y87+LHZwyG2t/WzDrr9JRY/W8kQOoNxIbtmYVM3tX&#10;OyEk1ii+XTCyUO3kmOTRtM9x2La3IruSUU3A63m6uhZkU1NuNKCRoSU1BuqvXmmsjFBMr66pfjZC&#10;rq4wgev9eBAEA6hx4Wrx+Hi/WD1hiP/q6XKOHihtj8JugNyKAUV2FvhhvFpgU+aM2z4B5mr009LQ&#10;Lf3wgI35sGQKf/hEldr/fConCkqRlpBrDd4jIrg2akPM78unsz9kYTPNOm59bT0HLjDyiqFaAh96&#10;dr4UH9rpC9jWFZM9Ney4CxAg9apQvxPjtgn0cLZdTdEKYgV2l0xqSMqU1muaAUfvM6jTBDqqgaog&#10;FeMtZYH0wFmbiZb+rvH8HU4uoVaGV4N57M8HkZ/cDC6nUTJI/BsowdEkmAfzfywtgyjdaAru4+pa&#10;ss50WH1j/LtdpuvHbf9yfbAtCo7QQFwwyFXr3kRYsghZW7UijwCyIztEiBpS2uUc4tatg/Bhw6F+&#10;BNrG4Ktq5DhKEiA2dJ/TDmNxcu1pEoyjybjrL/E0TPz4++rkSZH7n8tf7zLgaYfwuALjPg4cxt2H&#10;jP36OJ07qePn1sW/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BNnc+TgAAAACAEA&#10;AA8AAABkcnMvZG93bnJldi54bWxMj0FLw0AQhe+C/2EZwZvdpGmLidmUUtRTEWwF8bbNTpPQ7GzI&#10;bpP03zue7HF4w3vfl68n24oBe984UhDPIhBIpTMNVQq+Dm9PzyB80GR06wgVXNHDuri/y3Vm3Eif&#10;OOxDJbiEfKYV1CF0mZS+rNFqP3MdEmcn11sd+OwraXo9crlt5TyKVtLqhnih1h1uayzP+4tV8D7q&#10;cZPEr8PufNpefw7Lj+9djEo9PkybFxABp/D/DH/4jA4FMx3dhYwXrQIWCQqSZJ6C4HiRpmxyVLBa&#10;LBOQRS5vBYpfAAAA//8DAFBLAwQKAAAAAAAAACEA6c56Aky6AQBMugEAFQAAAGRycy9tZWRpYS9p&#10;bWFnZTEuanBlZ//Y/+AAEEpGSUYAAQEBANwA3AAA/9sAQwACAQEBAQECAQEBAgICAgIEAwICAgIF&#10;BAQDBAYFBgYGBQYGBgcJCAYHCQcGBggLCAkKCgoKCgYICwwLCgwJCgoK/9sAQwECAgICAgIFAwMF&#10;CgcGBwoKCgoKCgoKCgoKCgoKCgoKCgoKCgoKCgoKCgoKCgoKCgoKCgoKCgoKCgoKCgoKCgoK/8AA&#10;EQgBuAK+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hIfDd4gXZCrVqaZpOf3E8DLu+7xxW3Y3UMLfvbPaP8AZ7VflOmuqsV/8dPFf0BWzCtL&#10;Ro/FaWDo73OP1HRJ1lYIuO1Q21hdxS7zubntXoEWk2WoJu81eRVC88NXMB/0SXPqvFVTzT3eRhLL&#10;1zc8TFscWzqXnk3dQB2qW/1S6mGVv5c9OGq0dJ1CJvnh+X/dqGfTGc/6sqfpUKdOVTmeoctSNPlR&#10;itd3ALLM8j/VjVi1uWWMBm3VJNpt3vJFsx+gotbCQS5aNh7Yr0eajKJyxjUUtRymZ5MtJtz+tXLW&#10;5liXKStuzxtNSW+lLK2RHmrkWktFwtudv1rhq1qXwnZTp1Nyq+sajKAsl3JIP7rN0q7YX8q/IY8V&#10;btdKQ4xbLhuauLpkCrgR151StR2SOqnTqbtleGaNuZOtXoUt3Gxyaj+xxheI/wAqktrRhIWZa5+a&#10;L2ZtZ82xOLaFOUqWO3TO49aktreIqCRzVhdMmPzRnj3rB1OjZ1RpuWqRTkEch2ls0gtLMnLJlqsn&#10;TJ1b5k21Yh02FsO/8PU0e0Udbh7OUnsZv9hxT8xjbSp4WkEbNHIp/wB6tjy7aPayKW9vWrEKOBlY&#10;se1H1ipbRlfVacnqjAGjXUabXXp3WhtHuGXMaM2fatxL2SCQsyblHbbU0N9bvIQ6bfpU/WKu6RX1&#10;Wjtexyc+jKW2XEXzc9W5qqvhdWkYhfl6rXazWenTPvkU7vXbUbaNajlJmP4VvTx0rWMZ5fFy7nDa&#10;h4YMSZLbcdMVQl8Pwt8qkblr0uLw7bXGRMwYdlqOXwTYTHMSc/xFa6aebOno2znqZRz6xPL7jR7y&#10;3Xfs4bvVdLS5ZtvmY/GvTpfBkbKY7df++mrndW8IXEEuYUX/AAr0MPmkamjPPxGV1KOqRy4s5lf5&#10;5M1HcWsrDOTxW4fC+pxhn+96VHHaeWdksf1ytdscV1i7nDLDy2kc3Jp7MN2Tu77qPskfQhq6oaTD&#10;cNvWJh+FQzeHEC/Kvzf3iK3jmUdpaGUsFLoc1JZpHwlRfZgBkj61uT6DKo+f17d6rtpEqjHlN9a6&#10;qeKpy6nNLDTjpYyTbcZ2/lQsKgZatT+yZFHI59KcdDlkHOFrT6xT7kxw9TojHktgBuWmrEGIAHSt&#10;n+ySpwWX86ZLaQxHPFL61GWiH7CX2inZWsnmAMK37bTA0SyFeR6VW0q23TfMB61uQK4baF4xXmY7&#10;ESeiPSwdGK3KdxYb4gkYKgH5qfa2MFuu+Xt6mrc7SKu2PFZt9JKD8zk+1edT9pU0O2fLT1IdV1hA&#10;fKgPyqMcVgTi5mlzn733q2VsxcN5qr93+H1psmmysp2LxXp4eVLD6HBW9pWlfoY/2IEfMc4qnf27&#10;LwV/Ktxrb7KuZsVn6nNATtiG5q9GjUlKascdSPLCximBumMVHKiryRVyTew6cVXkhdzk9q9eMu55&#10;kmV5AR0FQyM+MK1XJLds1GbY55FbxlExfMUzvJ2k1G0TYzmrzW2eaZ9myORVxlG4e8UHiYnjdR5B&#10;+5mrhtwh5phhbOFFXzX2JKgs+Mbvz6U02JIyq5+lXlgLdDTyggXrSlNoqMTINsVJGPbio5EYDpWh&#10;MAWOE981C8R/u1cdtTO3vaFQpgbgDQy7hg1ZaDI+U01oQh+UU35FR8yuIxuzTLiJJjkManMbbsAU&#10;3ywpztrPk1uHN0Khs40Od2age2L/ACjrWg0atzTWiHQHrVPmBdiibMqmQvNR/ZJFGWFaQgyM7+/W&#10;my2uTn86z5mVyma9qVX5W61GyKOM9KuS25DMVNRtAxXBWq5epJTkQMc/oaaYS/AB9/SrggQkhhR5&#10;e3gkD2qfsh5lURKq7hUkcKSNkjrUgSLbtK04FVHArOSNBItOgRzJ5vPrSyIi/Jjc3XihY2YcD9ak&#10;ETjhj+Nc/KbxlHoVZI5X+ZxmqzWIZiS/5VoGIDoD+NMkjGNyn6n0qhfEZ8sKw42CqzqC3HTvWk1t&#10;GzYLn16VF/Z/O5TuzVxlExlGTMwwF2wT7Fu4p4tBv4H51oLp85+7HTjpEu4H/vqnzRJ9nKXQy2tl&#10;Vfv1GbQngjjrW0+nBVwy5qOSzY9IuP8AZap5olSoysYkkCBdwG6mxLEP9dbsy/7LYx+la8WjySrk&#10;JjP6VImgspzn7v8As0OcYxJVKp2MU2tpKM7pFb/dDf1FRnT4h8yyt/wJMVsTaTcJLjBoGlt0dKlS&#10;XRlOElo0Yz6Kj/6q7h/3dxH8xio30K5ibClW/wB2RT/I1sy6fz/qf/HagXT2+6sWcf570X7MOSKd&#10;rH1HBeQfdubTb/wGrlta6VccKm30qva3KSgCVVNatla2svGFB/3a/L6r5fI/QKceZ9x9toEccgmi&#10;fKitK00qGaTDx/pSWunTsm2HnFXrex1Qrut3z22kV5tSrJ9T0qNGO6QyXwfJc8Ruv4rVGb4b3Ekm&#10;dwP93it61v8AVrF/Lngz9BWhH4lNt/rrHd7+lYLEYmn8Gp1fVcNP4kcQPh5eK+0Jjmn/APCBb48P&#10;Kyt/u13lv4u0pvlnsWX3qxFfeHr3gbl/2dtP+0MUt0w/s/By2PNx4ONqCfOXd2wtLFp0yqVKL97F&#10;ei3Vhos8eDEw/wBqsy40aNP+PCZfbcuKqOYTl8REsvjH4Tkjpsqt0qwNGYqWZutbzWWopxNaRsfX&#10;1qsY5phta32t/vVp7aUtiPqsY7mQukjpuWhtKm4aMZ/GtMWV0rZWH/x2rFrY3khx9mK+4Wp9tKIL&#10;Dx7FKysZlUAQZOcVqW2no6bHFSrb3cRUG3birUIuFGQrVz1K0pHZTowiQnw/E65ZacdDVYfKf+VX&#10;Yrp8YerltIkqeUWUN71l7apHQ29jTOYvLJIVKWsnzD/ZqpBDex5Z3zXUSaR8+Pl5/Wq1/psUY/eO&#10;vT7tbwxEdjnnh/eujDayvblFkA2/3uafFaiNtpHze4qS51NLb5FXI6EL2qvLrVuvO1j/AL1dUfaS&#10;WiOaTo05XbL0dvCBunf8jU8ekRXB3QTbaxm1KaT/AFaitHTNScLsMir/AF+lEqdSMblwqUZSsaEG&#10;gXC8iWrMEDRyeXJG3PBao4dQkjXIO6r0F+8yghP+AtXHL2nU6o8hGdPWf5IkX/e9ao33hKaWInEf&#10;41vW13ABjyfmq3G1uy77gdazWIqU9jT2dOpGzOBbwuiLho2z+hqtd+DY5W3iE591r0l7KyulVYyO&#10;v3qSTw9JIu6Jvm/3a2p5lKPUwll9OWljzEaKbMYkgVf9rFOXS7R13rZ7/wDdWus17wpeSKzS7pPb&#10;GKr2uktboEMHQV2RxnNG/Nqc31P2crJaHJXun2LHm0aNvxrLutNtRuBfkdtvWu9vtJBXd5O6s64s&#10;ZIuI9M5/vdc10UcZI5q2CT/4Y4STTkY/uYmz/u1HLYuiYaD5q66/sbiL5mtF/wC+ax9QtrqZvlGK&#10;9OlinM8qthfZnO3GnMw2BFqKPRJGO4pnt0rZGjXZfP8AStC20y9SLy0TdXX9cdOOjRxxwnPK7TMO&#10;w0R4G4jNaVtpjuPm+97Vr2fhvVbllKrWjH4ZvbVN0iE/hXn1sZGW7PSo4GXSLsczPpEgGFGKzLvS&#10;JHPyR7q7OXQrs8+U3/fJ5oi8PSgb3iwPcVnTxij1NJYGU3axxdtpbxnBj3Z9qmnsUgXiOuwh0Qb9&#10;xWqutad5MW2OHc/pVfXVOoiXgHTpnnOr27glRGdv+1WTNYMX3Y4rtLzQ7+7ba6lfm/u9KhbweyjL&#10;f417uHzCnSjqzw62Bq1JOyOJe2OceX/vcU2SzlbiJT+Vdk3hy3h/1qfmKq3VrbxHaCq+yjJrup5l&#10;GT91HHLASj8TOVOnSY/eDbUZsgPmwx/Cuk+yRuTkNTH0+E8LC3/Au1dMceY/VUcvJZqR0/So3tuw&#10;Xt6V07adB91gMlapzaeij7n5V0U8dF7mMsKzn2tXU8nNMaHb1H/1q220tVTcXVfzqnNZc5V93+1i&#10;uyniIy0Ryzo8pmv8uAKheOTILdzV5rRg24/nimvb991dEakTPl6FARcbjTBC23DGrzW4AzTfsxPP&#10;/stae0M+UotBnOKY8JWrpgOP51H5DdP1q1IXKikYW3c0CHcOautGQd1NMQLdKfMHKiqLVT8xWlNn&#10;HncatqjLwqZpwVz1irKcjWMTPa3RRuHy/So5Iu+2tJrdjkbKaNOlbkjbUc0dyuWRjvalxkBajNrx&#10;96tptNlJ+Zfypv8AZzY4FV7aOxKpykzDNi27cDTZLQgdPat4ae4PzVGNPVR0qfbRK9jzGC1m2zdj&#10;v1pyWkucKlbT2cX3QtN+y8qNpqXMI07GfDpxI3GWnGwhHDzc+1aS2cr/AHVNOTSWPzSA56VzzqR7&#10;nRGEuiM5rSE/IF3bqeug+auBD8v92tq20wRsv7sc+vatBLC2U4kulz6Vx1MUo/CdlPDN7nMjw6M4&#10;SDtUy+GQE+YfhiuoWzRTiJd2adLYy9Ap9OBXLLHS7nVHAxOV/sBy2Sy0yXw+rD5pfyzXUtoM4GWi&#10;4qa20mID5h931FQ8dGKvcqOCvpY47/hH1Awo/wCBYpjaQAdvl5967hdItB8xhLf71ILWzD4+yKP+&#10;A1H9p9lcuWXo4B9IYHAjb5f4VFSQaRdqu8Qv/jXdmG2HypEq/wC6KR0QDIFJ5lKX2RLAxX2jiIfC&#10;2qXr8wsqnqadJ4KaAjzp1+bpXWzs20/Nj8elVDbQTHOeaccZWl5EywtKPmYEmg2cEIUsG/WqZ0CN&#10;+Rb/AMq6o2NurYEiimmytCfnk5HFafWmtyZYc9CisZ4uArfLWlYveRtvJrrn8EteQlYXCt9Kpv4G&#10;1Swbd5e5a+EljqNWNnufSRwOIp6op2Ouzxvh0/HpXQaV4tGMMq/8CrFk0e4hyGsj+VOttFYtkoy/&#10;XNYVIYeors66MsRT0Oyi1myuI/3sS1cD6NdReW8K/hXNWOgkopFyy1di8N6ljdC+7/gVebOnTjLS&#10;Vj1adSrKN3E208OaNcHemV+uKfH4NAPmWt0v0as2PS/EVswXymq1Fc65a/fRx+dYy5toyTNo8u7i&#10;XE0XUYT88W7H91ailtH2nfasrD+HFLH4h1uJsEMf+A9Kd/wk2pudskQYf7tZfvDT92UHlkjZhLbN&#10;UM6pMfMSL5v92tU+Jio+fTI+f7y01vFGmuMSWKxt/s1cZVF9kn3OXczYyI1+dcVZt2jb7oq2t9pN&#10;0OUXnjtUkMOmkfIv5Gh1G+gcvZjrbYq/NVxI7S5TbLAPwqKK3t2OKsCGNAuTgZzxWMpdmax3Gpou&#10;myHDHaf9oVZj8Iu3723nVqIApH+s/wC+quRTyQnZG9c0qlSPU1jGMtyjL4YvcZiAbHvWbf8Ah+5c&#10;EPbNkV1gup0g3k5rH1XX0tGZp5VVaujWrSla1yalOnGN2cjd+FmlbeImH+ztrN1HwaUQyudv+yG5&#10;q54g+JCW05i0v1+81YFx4m1LUXLXEzfhxX0GGp4yUU9keHiK2Di+XdirbxQvsG4dvm71pWGnpM28&#10;ECsuG5ikO6Zuc961tNlRn6/98111OdROeh7NzNW10aVhxLwKuRWFzBhYW3e/pT9Ks1uVDGZtvFdP&#10;p2iWMjKc7q8atiPZ7nsUqfOY+n20xbaYtxrZg01ZR+/t8VqPZ6ZYR5CVlan4ksrRGA2/L/FXBKtO&#10;s7RR1xpxprVltdMs4o969qqXlxBattFzt49a4/XfiEbdmxkqvbzOtcdrXjvUJ52khb5W+6uelehh&#10;cpxNaV2cGJzTDUND0q88Q2NqSZ70bVPG49axtR8aaPIjeXeR/wC7uFeXXmrapfnbNdt/u5qqkTdQ&#10;/P1r3aORRik5s8Gtn0pStBHeS+O0kJSK33fN97PWo5fFd/cn92ij/gPSuMSKXdtEjZ9mrRsku8DB&#10;k/Wup5fh6ZzwzLEVJHQDz79ts8zYq1b6BbOfmcNWXbi7BxmQ/wC8TWjYw3rYPl5/A1x1IuOkXY9C&#10;jJT+KJq2/hfT3T7q/pV+HwnZbP3b/wAqo2cWoqQUi/nWvpsOqNyYuM15dapUj9o9WnGm9ok1t4Yi&#10;VFVZiNv90VYHh905Eu6rFtDf4/1LVeht7okeZHxXm1K1S+rO2NOPYxX8PvKc7duKh/4RW4kOGPy1&#10;1Hl7f4elJI4jXLLWaxVRbGnsaZzw8K2sAxsy1VdQ8NRSxsWj2n1x2ropblhGTFDWPqN5eyHmJtv9&#10;2tqdatKV7mc6dNKxzsnhqyA3H+VVL7RtOVPndeONvFaeoCXGXVqx5Cd+BAzHPda9SnKpLeR59SNO&#10;P2TLuvD+jPuZ3YVk3mj+H7ZTKybv96ugvLWeWPe42/1rDvoEbr83pXqYeVT+Y8nExjH7KKJ0+ylT&#10;5IlVcVSvdNtH4iercsEi/M8v4DtUMloXO0NXpU+bfmPKnyvTlMm80Ybd0bbu1Ztzpk0Y5/SuqW1h&#10;ifEj7uM4rPvZrJmMcUI613YfFTUrLU462Hju9Dm5rVtvWqrWjKpxjrW9ex4OIos1mzxTE/PHtr1q&#10;Fbm3PKrU4xZlzWrn0qFrRd/3q1GtnbkimNZkHJFd0a1tDk9nfUypLI9dox7VHJblRyK1JIMfLUMk&#10;aqnSuiNYzlBIzGtD/dPPWmPbnOS1aTxcdKha0OelbKpbqRyme9uCNqmkMWw1o/Y2A3Yposc/MT+a&#10;0/bR7i9nIzmWUHAIqWCIseT1q6NMB/5aLT108btqyc1E8RHlsXCnU5hlvpaTFVWX86tPoRQjjOaW&#10;3s5VcMG3ewrQit7xV56/yrya1aUZaM9SjTjKOqMt9CZuGBxUb6NtOEU+9bHl3XVlYfWjGRgrzWH1&#10;qrE6Pq9MwzoYJwVanf2JkbD932raeAEYAx61XeCdx8immsVU7h7GHYyX8OQhsszc1JF4fgK7kUmt&#10;aHTrmfbGoy1atr4ZlVd8oP0rmrZk6au5G1PB+02icwmkMgykQp0WgTyEu1ddHoIZdvl7v+A1Y/sG&#10;RFwIu3pXBLNulztjlpxsegndmZ8dqlj0jT4Xyd3y/rXVN4dd+Fh/JaX/AIRpVwSp/Kuf+1F1kbxw&#10;PL0MCOC2DALgf8BrRtrCLKl4/wAavJoxh5CbvwqRNKvC2ccfyrkrYrn2Z1U6Lj0KqaZbPzIjf7ua&#10;ibR7VW3fLt/hX1q82kXhORI350sWhTBt001czrcv2jo9n5GdPYsRtQLWfPo8mc7WLZrfuLa2tVOZ&#10;Gaqc97FGMxqzVtRrT+yY1Kcepitpt3Edy23PvUNxZ3RXa5VR/sitp7+SYELbNVdo7mfLFT/3zXZH&#10;EVL3djnlRh0MGTSpG5bmo10+ZOFC/wCNbyWNwzY25+tSLo9wfvfpzW/17ljqzn+q82yMH+zCr7mQ&#10;M36U7+ymf5ttbj6d5Iwz/NVeSJgflQ/lS+uSlsyvqsVufS8+hxQTb7abaueAy1NFaLNH5DgNXaSa&#10;VoN18k7H64pU8I2KMsthdrt75WvyuOM095n6B9X7HB3Xh6yjH79mX/eWqv8AZGjH5TKv/fOK9Gvv&#10;DVo675pU2/xcCsXUdK0CEEFd3+4K0p4xvS7M5Yfucza6ZZQtmKQMPStG2toBJ8tOSLRy2II5P8at&#10;x2flxieGMj/eradRy7kxjbYuWNmpwzt/wGtJdM0+dczQK3/Aa5u58WtZyeTmPd0p0HjudFyBH/wI&#10;GuWVHES1RtGpTjudBNpOiMpTao/4DWPrGlaZCMwwK34VJD4whlG6ZIasJ4l06bKMI19qUfbQ3uXJ&#10;0pI5me1tQd3lMq1Vl0DSLw/uh83+6ea6xhpt62ZQvr8uKa1rpsfCMq/7W6t44mUe9zCVHmOch8P2&#10;Numxptrf7VUtQtL2zYvaDevtXRalp+m3Aw7MfQrVGKK3iPlxiQ/71dEK8pavUzlT5dDmzqGtqfMa&#10;1bb64oHiRlO2Zmz712EZt7iJoXjUbuKzp/AEU7iVX3bq6I4ij9uNjGVOtvB3Kljr8Djnd836Vs2O&#10;txEAP2pbTwFbWsQZd2709abcaDDYuzSD8d1c9SphamiZvGNaK1RuQ6jBc2vlRqC1cT4x0W6uHZpG&#10;b2+WteLVIYHCxM1WdWnXUNNaby2YrWdFSoVU0Opy1qbTPI9Y0O6tJN7+vy96oNHdwDMUmfbbXaar&#10;H9skIWDlaoR6BNI7MsHPTjHFfVYfGe4uc+ZxGAk6nuHO280ylfPHP0rUgvjE+5T+ta1v4QEjfv4y&#10;PpUyeEIonym5tvNa1MVh5dSaeDxMCx4e1loVy0bKv+9XUaf4gAw6SfnXP2mmKhH7vP4VrQ2bhBmI&#10;ZrxsSqNSWiPZoe0ildm/Hq7XK4f5qy9f0a21ZfJZ9q/xN6VSkumhOzft21Xl1cK+1rnbxXLTw8oS&#10;vA6JVuZWkc34j8EJazs0dzuUfrXNX+mrb43suf7veuz1S5im/wBbMzD6VkXdrp0paR4yfavpMHXq&#10;RjabPncbh6MpOUUc19mgY4qSK3RW5irVUWSv5aWq/jU8dva3I2uij6V6UsQ+zPKjhYy2aMyFYl48&#10;gVp20qqvPy8elWIvDsE58xJB/wB9CtKy8LwEgPOqj3auGtiKVtWehh8LUjsiGylixhzWtaXVsoA8&#10;vFOtvDNoExHIu7/eq/B4et4U3vIv/fVeTWrUpdT2qNOpFWsS2lwki4RVrZssOFGf/rVnWFlboeuK&#10;29N+zxLtIrx8RKPQ9CimWbS33H5Vq8kA25xUcM8SjCimT6vbwjG+vNlzSkd/LGOpM8CelRNbWp5Y&#10;VmXPiRRkIayL7xPLtZ0lb8a3p4etKRE8RTib168SjZGaydSvIYkYb13VzOo+Jrq4OFuGUf7NYN7r&#10;mouxVQzf8BNeph8tqS3Z5tfHQj0Oi1K/UEv9oT09axbvVI4jvD96xb+91mePyo7Vv97vWXMuutlH&#10;t5P++TXu4fL4xjrJHjYjMJfZi/uNy+1/zvuj5ayLy/gkOSu3+tUmttZPBgb3+WhdH1ktxb/TdXoU&#10;8Ph6P2jyq2Kr1vsshuLqDdgxt+dRNcEpiHj/AHq0YvDmof6yW3X8TTm0W8fq8a+yrXQqlCPUx9jX&#10;lrb8DHN1KVMSQ/VvSqph8t90iL610B0LZzNO35im3GmWoi2jO73rSOIpx0RnLD1mrs558Ebwf++R&#10;VaYR/eK7q6EaBJKcxoaZP4Oum4JwpraOKoxersc8sLXlsjmZpSRtMarVedC3zbq6p/h5cHlpeO20&#10;UkngR4U3zTquOzYzXTTzDCQ63MZYDFy6WOOeDK/d/ShNPEjYxiuil8Muz7Ld93+1jio5vD8sClpZ&#10;v90V1RzCjLZ2OR4GpF6ox10gj+7UiaKjch+e9SzW0ybgGpPs87DaAwq5VKko6SHGMIPWJH/YpVv9&#10;Yn/AmFMn0yNRkn/vnpUr6fcAeZj9aaLO4kb5FLVKlL+cfu/yFVtGZuUYf99UxdFm35Dr/wB9Vd+w&#10;XgO3ym9qkTTdQc7RAacsQ0viQ40VL7LKaaRKBkbc/wC9ThZ3cRz53/j1X00rUAdv2erMej3THa0D&#10;Vx1MUurR108O+iZlvb3ZXa8m739KclqycZrXTRZlbDRt9Klj0ZiMsrcVyyxUX1OuOHkZf9nyuuVl&#10;/wDr0h0u+zlYmb6Vsx6S6D+L8qcNPmU/IWxXJLGW2Z0xw/dGXBbXNq2Wt9v1rUsriUYyv51ct7a5&#10;PAG7NXoLJkG5o1/KvPxGKjJao7aNCUdUyO3lUAExCphGsnzlfarUNkk33o/lq9b6ajxgNG3HuK8m&#10;pWjE9SlRqSiY7bIxtYYqGaWIn7tdA2gQSndmnLoFmg5TdWP1mmjb6vUOW4kPypj6VLHAG6Bvyro3&#10;0uzib/UrUc0NmBjYP++aPrUeiD6rKO7MRLeYphFpslm7fKFznitV5I4+dlQNfmI4jth043NUxqyk&#10;9EV7OnHRsx5/Ds8x+eDNOXwmSuTAF+rVfudanjXG+Nay7nxI+Cpv1B/2a6qcsVLY5ZRwsdWSnwzD&#10;F80hUU2TSrKNeF3Vmza3K4ybp2+gqpJqski/Kzfi1dUaOIl8TOeVbDrZGsLO2AyAq+9QTRQjIa4W&#10;sxrqV1x5rVE6PJ8uT/vbq3jh5dZGPto9EXJxZIcCVVP97rUYm0/p9qqlNDHH/wAsvMb3aoGMmcK6&#10;r7V0xw/mc8q2ux9cxtIsm91Y1p2Fw3HDL+FbA8H+XypyKki0R4PlMH6V+WSrUz9CjSlEpSW0F1F8&#10;rc454NZVz4bj3F493P3l5ropbSWEZiTb+FU5m1LPyLShUcdipU11Odn8OxM+0D325xR/Y8hXy9rE&#10;ejVrTWd/JJudPxxQLWdgDJMK6PbT7mPso9jnb3wRa3bb47fa3rk1l3Pw/wBVQ5hO7/ZruU0+ctzd&#10;CklsNRj/AHkMm4VrTxlSGl/vM5YWm+h5xc+E9YiO+S02+/NMGk30BBYN+tegXUGqTLtCK34VVlsN&#10;QX79kGrrjjn1sYvDq+lzlW+2RWHlwiTcR1rGa88TxMdrMy+4Br0u00l7hf3trt+o4qjqmgxx/P5S&#10;hT/dFFPHQUmnG5NTD1OW6Z59D4s1yzJWRW/FKt23jnLfvraNvVhWve6fET5RiVv94Cs9NB0zzN01&#10;oBmvQjUw9RX5bHHy14vSRbi8XaW67miZG9sVes/FOkHG28Gf7rVjS+GNMd8xGQL7VBceG2jGYX3Y&#10;rN0cNLS5fPWjrY7ix161uD5QnRv9qrGpaaNRt/3UinPvXnMK3Vq2JB/MVsad41/s3bFuLfVs1z1M&#10;DJe9S1N6eKi1aZoT+Eri3kEgB61eg0spbfZ3bA9+9Gn+OYb/ABGYRUep3V0/76JztP8AdrG+Ivyz&#10;VirUbXiyjdaDbxyM/ke/FU5rbZ/qLdvxFXE1C7LANu/4FViCSS5GGQGur2lSG5nyxlsULU7eHjHv&#10;StNYhvnh61qW+nwvw42/TpUd14ba5XER2/1qY1o82rD2cjNOoafb8xxjrQ+uIVKhxt/uhafJ4akD&#10;7F61asvDMUa5uEzx83Fb+0oRjdsy5amyOPv9WgFy77WbNRR3VvM26WTaT/DW14h8JWzN5lqpX5ua&#10;x30pbNtpf5v9qvXw9TD1KaszzakMRGo77E7WttNAVBb/AIFWVeaQQ2Nrf7OKuINsmC7VcjjjO1ic&#10;1tGp7F6amUqcays1Y5abQL1Xyin61F9jvbdvmVq7mMRyRf6sflUDWNnK294gf71bRzCW0omMsthv&#10;FnIx3VxEu3ditDS76aaVVeT3rYuvD9pcMFRAtUbjwxdQSFoW91xV/WMPWjZ6My+r4mjJNO6Nb7Hc&#10;SQbrZz/wE1JYCaJgtwzbv9pqzdJudU05wHVttdBb6la3WDdQ4b+9XnV4yi9Emj1aNRVI3ejNCyki&#10;I2N/+utKO8gt48utZdlBa+b5iXG72qbULWS4PlxMdv8As15FSEZSsz0ISlGN0SXPiq1i3Rl8NWVN&#10;qV3cMZFPy1OvhcAszfMf4eKzdR0+8jbyoW+gWtqNPDqWjuZ1Klblux326QSMrvTZ4GuVKoetPsfD&#10;WqNEJZkb/earZhs9PXdM25vSt5VKcZe7qzPlnL4jITw+uclt30WpodBi43DH+0a1W1CCaPCDbWbe&#10;Sxsp3XLf7u6hVa0tNifZ046jZ7LT7QbkdWbvUfl2cmCw/Bao3l2YRgp9OaoP4i+z/dj3f8Crqp4e&#10;tLVGFTEUab97Q22tYXbCWgX/AGjVG+jgt/lYqKy5fE+pTHanyg/3aru+p3zjdJnmt6eFqxl77sc0&#10;sZRl8CuaLNbs33g1VpFtITu3xr6nNQXek38ECyyTfe7K1ZdzBKzZaX8N1dlOjGW0jjrYicPsl+4O&#10;mZy1yG+pqNp9Nds+YKy5YZQc4qMxTA7gtdscNH+Y8946V/gNyC50+Ndw7e9TJqltLlSw29K5vZd7&#10;9oVqkU3EZ2/NWcsJHuaRx0tuU6D7VG64iPPY1Vk0dr6Tzppty9NorPhnnDZNaFrqEsY4uPzWueVG&#10;dP4TpjiI1dJFhPDcZQfumVaw/EWmQxP5cSlq1p9dvB8nm+1QbTcybpDzSoyr05c0x1/YVIckDlE0&#10;d3Pzs3/fNWI9JjV/nl4rqV0SOdNyOu76Ukfgx5iW82ux5hGWjlY4v7NqbpXMK20awbky/mtPXRY1&#10;z5Lqw9hXRQeB5dv7tt3Naln4Zt7JMzhVrhq5hGOqlc76OW1JaSjY5BPD/wDE0fP0qxDoUCj5l61v&#10;XslvG+2J/wDx2qbSBm5NY/Wq09To+qUab8ysukW2ATF09KkTT7aN+Iv/AB2pFeHdlacdzNlDWMpV&#10;JdWbRjTj0I20qymO4D5qE0KI9Cv/AHz1qxBDI/VDVxbeWNclawlVlH7R0U6NOX2SguiqRt2rTl0L&#10;H/LL/wAdq6bsQd1qGfxEIR8o3Vj7StLSJr7PDx+IbHoT9osVIfD6hfnzVOTxRdsP3a4/pRCPEWqB&#10;nt1kYLUyp1t5Owo1KH2FcupYQQDDSrS+faRD/WL+dN0nwVr+pQNPNJ5P+y+c0WfgHVri6aC6ulUL&#10;/F61jKVHVSlsbR9ty+7AY+sW0aYV6pXPiaFc/PU2r+Cr7TmZlYyKvHHesp9Bu5T81u3/AHzW1OOF&#10;mr8xnVnioytyjJ/FELEkMxqpP4qkYHy4q0YPCkAOZkb8qsNoGmwrxb1r7TBx0tc5+TFS1bsc7Jr2&#10;oSH93b7vxqrM2t3Mm0Iy59K6Oazhi4hgH5VRu/tQ3bExt9K1hWj9iKMJUpr4pXMSTQtQlG6ab/vp&#10;qj/sGC3G64udzf7NXL6S7x8yNis+e4kx8xNehTlVl1XyRxT9nHoyRYrCIbTub+tVZ7mJWMcVutV5&#10;Lp84P61DLeBOGkrsp4ee7OWWIjHQdLdTgEblX6Cq/wBonA+c/rTnuYWG0KGpTGsiZBXn+GuyMYx3&#10;RzSqOWzIpL0jiQj86gku8t8oX9alewm7Ju96Bp1weVT862j7Dc55SrbH6FK8KLy9QyyoxwJacdMd&#10;gQJKibSbhORMK/CVKPc/YfeK93cRKMmWs97yPPM3/jtab6XO4IcKaRdIgY5khWtIyityeVyMqe6j&#10;H/Lcn/ZxUce2Xhk/GtxdHsOrQr+VOGlWI6Y/Kq9pFIXJIxfJtEOGmZakjS1I2/aW/OtZtJ0xuq1H&#10;/YensW2f3qXtYlcrMifTBKMxOeO+6qs8FxbKeS1dC2jpGcxudtV5LGDdgo2atVkRKmcyuuSQyGJr&#10;aZu3C0yW7S4POmTYrfungthtcbfyquJhO37pM10KpHexnyy7mKuk6ddtvaykVvU05vDmlRnDy/nW&#10;yWuAMPaZqrNcWatn7Lz/ALVV7ap0Zm6dPqVYPCdjKMwvT38IwHhoAfdasW16o4Rdo/2a0re6DIAf&#10;1olWrR1uEadOXQ4fXfA89wrJCFX3rm5Ph3qoP+vTrXsEsNlONsgCmqsvh+2ILQuvzV1YfMqtJWZz&#10;1sBTqPQ850PwTqlvKGaVT/umuitdJu/9S0Ybt1reOlm1IzEpX/ZNK00cJylnn/gVKtjKlaV2FPCx&#10;pnOz6OkQLPFn/drOlgvIn/0a0Y12CyzSn5rRAtPEMn/LOKOnHFSjurlSw0ZbHJQDWGOxrXav+7U9&#10;ut4rbZI2rrI4X3YkSOll06OT7nl5qZYpS6FRw6j9o5lLR/vAyfl0olsr1vmV9q/rXRfYJIuMr+VR&#10;XUUQGGTPvUxror2JyVzpU4ViV31zuoaTLJKSYW3CvTLeyidTleKzdV0+zjPmPEqn/ZHWuzD4505W&#10;sctbC80bnmNxYXiLlYjTYbW87A13FxPpUY5tXb/gNV5LrR2OfLUf7q17VPMJSj8J5csFDmvzHLxS&#10;XludrVctbqMvtmt+D/EelbobSJeI4VHbkVFcaEt98vnBV/2aPrUZfEmhKjKOzuVbdLOZwqstakej&#10;28iblXPy1l3ugCzizAXz/eqHT9XutOm2XUzbfesZxdSN6cjWMo03aaNO40WBTuKf+O1Uu9MaRGWN&#10;VU5+U1qW+v6fdJtIGanitIb47o5BXPGtWp/Fc25KcvgOchsdStm/dyFq1NNOoFlDA8t0NbEGnQxH&#10;5hUjNDGwf7u3/ZqamM9orJFU8Py6tkiWxMX7xMGoZIdLg/eS7VPvWXrXiG6i3JATxXOXl/qN23zy&#10;Of8AZqaGFqVNW7IqtiKdPSKudHrfiu3RWtrfG3pla5e91pGXJO6q72t5KWy+KrSWIUbpJPwr2MPh&#10;aNLqeXWxVaWyHy6szt95sfWoHv5CuEXGKa8UCL/E1ICpGEhP416MadPojgdWo92VbkT3XLk/nUIs&#10;Ihyxq8yyEYbatNWxLnb9ozW8Z8u2hzSjzy7lVDbJ91DViBmUZhC1Yj0eNB88q1cs9NskGGrnqVoH&#10;TRozIoohcgJcEVPF4ZsZ0wUG7p2rQtbTTAVDutaUc+kRt8v8q8upiJQ+C56dOhTl8ZzL/D6FzvVj&#10;t9KguvBjRxbIo/xrtF1XTAuOlOF7p9xyNprL+0sVHuV9Qwsux51N4RvFHyHdRD4VuA/72L/69d9P&#10;PZpu8uL9Kqyy7+VVVrojmWIkjL+zcOpXOdtvDFiq7ZYsZ/2aVvCum5yi4rTubeRuUkqmLa4HHmNT&#10;WIrS15ivq9GOnKV5PCtow+S3/wCBGo4fDUUTHCM1aluLpF2Y3VMks/3TUPEVY6c1yo0KG7jYpReH&#10;gAqqmPxqzb6IkLbnk+WpvPdRgZqG4Ny3Q8Vh7SpLdm8YU4a2C8uIbceVA1Zd27yNsZ25q4ljPM+4&#10;Rsauw6KAd0kJaj2lOnruEoyqaLQ5uXTHcdaIdClkGI48e7GutTSrZ/4PzqRdKRRhFo/tC2iJWC96&#10;7OWXw2Qdz/pUv9kQxD5RW9PYFX+UE8VVn064xkVP1qUupp9XjHoZsdkVGVqYaZNNwQ30qeG3eF8y&#10;SVLLqsFqceZUyqSlsaRjFblI+EjMfnB/76pZPAlgwz5rf41aGuNMMIKZJqku7DOax5sT3sHJQ6op&#10;DwVaQbiG3f7NaOmWw0tdgAPs1QHWAPlMhofU0dfvUp/WKitJlU44eGsdDUGqhF2o1Qz3/wA29WrL&#10;efccAU2WZUjyxrD2Opt7UuT3Tsf3pVl96rXN7p2zazKtZN5q6YKgHisa/vYyTt3E100sHKW7sc1b&#10;Gxp+ZtXd3b5+S7WqF7qUSR4W7Td/vVzt1PK7fIG/WqUtveyHPzV6tHL42vKR5NbMpbRia17r4hky&#10;zL+FMt9X+1Hcvze1Yslo5bY7Y/HpTBH5Lbo7nb+NehHCUeWyep5v12tzao6CaWGRf9IeMHrtrDvb&#10;3SldlZV64+U1DI8LbnmuHYt3qNbbTHGXiZ29aqjQjRlrf5CqYiVX4UvmILfSb1s+cy0j6Ro8hylx&#10;uq3DZpj/AETS2b0qRdJ1HOU0pvyrSVdU9pNepnGlKX2U/kUo/DlvIP3brUw0DyBu3L0/vVoRaPrK&#10;puXTGbtTjpmvbctpLAey1jLFSk9Z6fI6I4Xl2h+BkPDIo2hEaoDFdjjH6Vr/ANiazKPksJF/4DTG&#10;8O66TxYTf981tDFUesl95jLDV7/C/uPt1rrsM0iylh981EUamiKU9D+tfjqsfpxaz/tj/vqlCqTy&#10;9Vgk+eaUJIDnbR8wLQhXu9ElqrLuD7ahQzg4IpweQfeP1o5pF28g+zLu5nFCW8a9ZaZJLnlhSLIc&#10;cAUczYyf5B8qtzUUhO3kKaVd5PNKWXuaqMrE8pl3MMcr7pIFaoTIsfFvb+X9K0p2DD5TVN7Z924A&#10;/hXRGXRmMosjSZjw3NNNrZyfPJAPrTmsrmT+IKKDptww5m+WtOaPcnlfVEMltpqnMaimgQKdsYb8&#10;qbcWlzAP3dvu92qncLrxGEhC1pH3upnK8ehom1jkOW/nUixsgwxrEJ1rGHDfhTXutaTgQSNVeycn&#10;a6M/a8vRm467/l2/8CqF9LiJy0zCsGS810j+Nfwpv2rVg3zzN+VbexlHqg9sl0No6eYjuW7LfjTZ&#10;CYWx5h/76rJFxdsvMhoAuy/zOxo9m+rRPtvI1Te4GdwpiX0vWKRKzHMgHOaieKVwSu78DTjT8yZV&#10;n2NRtTugeQPzqNtanBw0S1jvHdr90N/31UZ+0Dlkk5rSNCHciWIn2Nw6wzLzx9Ko6ifteTHcbeKp&#10;I0jcFWpk1pJIciVh+NXGjGMtyJVpSVrFa6sNUY4Lhl/2TWdLp7xNvlhNbH2S4UZ81qjf5FKsrH61&#10;2060onHKlGWrM+C3ticFirU97eVGzBP/AOPU9oWduYzUiRbeGirr9pzamcYtIjN1qKDEvzKKgkRL&#10;t/30WOf7tWXYRtjZTRdsvHT61Ue8UTL+8yv/AGMko/0c04R6pphEkO7rmrUd8VPAH5VM98T8uP0q&#10;ZVKj0auOMIpXiySz8TGaNUu4drD7zVoRz2l3H8slYkskb/O8H/fNMUEcxsy81zyw8ZbaGsa8o6PU&#10;05dJhkbL9D/s1FNptggwq7fotQR38ynmUnFTrc+enLrzU/vo7vQrmpy1sY2ox20bYjTPPesy5dXy&#10;oiWuhubWGX76D/gJrOuLa1QsuP0r0sPURw1otmK1sxHA/SkEKgct+laM0MWcKarSW8ROea7o1ZM4&#10;5U4orrY2svzNMKelvZx8gD86Gt4lHVvpUTQAdDWik5fa/Az+HVRJSkDHmTvTXMa/KhqEwuPuLQbd&#10;jyQ1Pkp9w9tLsWBP6tT4Xkc/fqsLTHODTo4GU4D7aylTj0NY1ZdjSVo8bXqzYxxu4Dnb9Kyl2LxJ&#10;OamhvY4uBuNcc6Pu6HXTqxW50C6esnCH5aV9KiA4P61lQ67Mo24p39tzOvDVxSw9da3OuNajbUuX&#10;FjBCM9faqbMo4CKtNkvmmG1nqF1BGfMq4Rl9pilOO8SzG0I5cLUqz2SnBC1mgytwGqRUHVxVSp92&#10;TGo+xqJb2svSReamj02zYfdVqo2qOeFWrtv5qjNcdTmjszopy5uhKtpbwrgKv5U+KZI/l8paimnV&#10;F5NU7rU54z/o8eaxjGVQ2cox1NA3VtC+WsxUM+o2ancMLWNNfajN9+baKrfZZZjvaZvzrojhVvJm&#10;UsR0SNK41m1VvvfpVObVoZOElb8qEtIU5cbqeYI/+fZa0UacPMj2lSRQmuFc/I8jf8BqM6c0x3u4&#10;rSNsNp8tQtH2AuMNOPyqlWitifZuRmtbLCuRKRVG8uFjJJuWbmtqTR/NOGlH51Xk8N25B3uv/fVa&#10;U61H7RnOnV6GDLrUcTcQs1SRaokyr5cTK3vWt/YFlDyId3/Aqia2hhJVNOb61tKvQktEYxo4hPV/&#10;gMs7qVjiWGrVwFKbii4/lUapdnmO22/71O8vU2X5yNtcc+Xmvt8zujKSjZ/kZd4HZmC26/722qhs&#10;HkQgjb/wGt4wkNg7f8aeZWj3KIFb/gNH1px0t+Jn9XjKV2zmk0xZcpJ/6BUx8PQSr8wO3b95RWzu&#10;k3MPI/SsvV/H3hTQ54rDV/Eum2s0zFYobi8RWcjrgE80pYypumVHB0+1zPl8JWFwQTI3ynhttEHg&#10;mx8xm8xSW/hZK4/4mftlfAH4Vs1n4h8axTTrKY3t9NTz5FZR0wvfnj1rh9W/4KdfsuaZpJ1T+3bx&#10;txHlwyWRjZyVyBye/rWMs1lFfHb5lRyunJ35PzPdYfCGmNtW4hg2qPlwtJN4E0DDMo+9/d7V8i6l&#10;/wAFc/Bd5LcDwz4Cmkgj3COa7uhGPb64PX61wXj3/gqZ8V9W0+Oz0bTNN0P7Urxx3MWZWkYf3Gbo&#10;30zmuKWdckv4jOyGVKX/AC7XzPvq28JWVt8kU+K0rTSIIk+aZTX5qaf/AMFPP2nNNtv7NE2n3reS&#10;qW0kumASFum8nOG56/XNV7z/AIKeftXX6XWh6nHY2JtZMPeWelbWLjB2qScHvkdq56ubRqK7nc6I&#10;ZX7PaNj9OGitYeFFQT3tjbJueQRqOrMeK/JqP/gph+1CutLoOr+K9b8uRpz9qWzXyyVjMm3pnPy7&#10;QB/EQKtal8af2hfHxudPv/FupRoqETQzXfl5OemA3auWWZQjvc6Y4OUtND9TLvxd4e0+Nbi51+xh&#10;RnwrTXCKD+JNY3iL49fCjwi6r4i+IOk2pk/1Ya8Rs/8AfJNfmBAPGeqIdP1rxWb2OztVuGWCVpvM&#10;AAyiqW4Ytv6dOKzdR0/xfqmlW95pOlW1rI0jB/7QjZiij+HC85JOc9OPeuWWcRjKyi/vN6eVykr8&#10;34H9ADSTH/lv+lCSTr/y2rNfVJiMbl/KmtqMq8tWPLLsTzeZqi5uT/y1FKbi7HSQCs2LVEIwWqX7&#10;ZvPD/rTtLsHMXGvLwDNQzXl4xqL7RIejUfaJDyTTXoHvC/bLn+6fzqWG7mx81Qifnlaabpj8u8VR&#10;JNcalJGMKaiW/upOcmk3Qty5qRLiEcqlHMl0AFe4ZvmqQSSBeaa9zxhQKhaR26tRzNgWjcBVzux9&#10;ailunbgSVBsZ1xvp6xIBjzKpcpMga6lbhZKQm6kPBWneRDuzuqRTEvCn9armiHKyNbScnO1aeYZQ&#10;NpqRbqNKjk1FBwB+lHtJE8qGmJW+8B/3zUc9vGw/1A/KnnUlYcZ/KozqUQOTHVRlMOWJCLBeiRCk&#10;SxcHDxKoqVtVHaOojqlweFi/Or56guWJXnsJGbCD9KhGk3e771Wze3ZXGMU0y3jc+Y1axqSM5U4k&#10;Eejzh/mxT/7PUJhitOb7Ywz5hqM29y7ZNxU+0l3FyrogeytMfNED9Khmt7A/8s6kFlI7bDcNz702&#10;60q1i4m1AK3oMniqjU7slxl/KVZLa0C4DVVlghI4NX08P2s9vJdJqKlE7knJ/Cof7IiCb4ZgR7vW&#10;0Zx7mMoS7FCS1j6gVH5CDjfVySGCP+Jf++qjCW54JFdEa3mc8qbKxsUmOSaemlx4wFz9akHlr9xq&#10;cLiMD5zWka0ujJ9nHrYT+y4EOTGtNuLaOVdhRR7gVKbyBBxEWqKe7Q/diaiM5824SjTS0K0ljjoF&#10;phtcdVxUrzSyZCxU3yLt+SldEaj7mDjfZFdoY+quKheMqfvZq8dOkfqKP7Lb1/WtI14rqR7OfYzW&#10;t5iC6tj8arzxFuGP41rTafI3V1+lZ91A0Y/h4966KVbm2MalNooNBnlXFQNA4z81XWLqOAtR7iAS&#10;yiuyNSRxyiik8J/vVGVVThmq+ojIyY6Y1vGTnDflWsa3cz5OxTOR/FRuY9qvJawqcsv4VIkMQ4EO&#10;KPrEY9A9i+5lsZex/SlMMzHPNa6WyScFatR6dZ7cs/61m8ZGPQ0jhpS6mALC4k5xU1vo8pPztW6L&#10;TTwMtdAVDNFYgfuroVlLGSlojojhFHWRQbRXCcPTBp5AwDVmQR5z9rzULSRKeLj86lVKj1YWp9CI&#10;27rzmmLFKX6VPHcxI2DLu/4DWb4h+JvgHwlcQWPiPxjpOnTXRxbx3t9HGXx1xuI/P8KmVWRUace5&#10;rQ6f8u4sasRW6xLukWvK9b/bL/Zt0XUNQ0vUPjdoK3OmKxu4Vut5Xb1AKghvwJznivH/AIif8Fff&#10;2bfCNi1x4c/tTXplbHlQW/kqeQCdz+xz05xXNKXNuzqpwfSLPrg3MEK1G+pRg/K2K/PvxD/wWnif&#10;W7Ofw78IxHpk0kYuV1K8PnhNwDFCmFzg5GRjua0ta/4LPeB9NlWSP4Q6s0KqrSJ9vjaQjHbA4/EV&#10;EZYfqzWVPEraJ91T3o6ht1QPdSucA18f/D7/AILBfAHxLd/Z/GHhzVtDjZlCzFluFUYyS23BGOK9&#10;08IftffsseN7R77QvjZocqxW7TTCW88pkRQCchwOeenX61rGpRtozKVOt9pWPSyR0JqNrmFRjzsV&#10;RTxz8LZtPs9UPj/RvsuoRl7G4k1aFUnUddpLAH/Iry/xx+27+zF4K1D+zYPFZ1eRSVum0td625Bx&#10;8xOOfpnsah4qhH4nYqOHrSfuq56418g43s1PivpXPyWxNeLaZ/wUD/ZYvYVlj8RXnzLnabEttb+6&#10;cHrWeP8Ago38BzM0S6drSqpO5mtVC/zrGeYYXubRweJ7Hvy3Vy3ymHbUkbvIfmBr5D8a/wDBVjw5&#10;pG608J/C+aWdZGG++vl2lf4WwnIzXmfiX/gqz+0Pq2ns/hDwPoGnnzlbzZFeXC5IKbWP0IPXNc0s&#10;dh+jR0RwNfc/Qzyd3ANQz2ny8yflX55xf8FKv2ptMiXUNXudFaOSNj5a6WmRx8uBXF+L/wDgoh+1&#10;VrNzcTxeNI7FXbdDDa26qqHIwBx071h/aFOL3NvqFXsfpx9kVm29T0pwt5UYhUw3ddpyK/KT4m/t&#10;afG7xd4cs0+IHxev3tvmeO3tcQMxPAOEwxGCMMfUY4IrmvB3ijxZ8RdW1DTtD+I2tWP9kaeDqN9f&#10;azLtRXXcvO4At1IHqpz0rGpnFON0tTanlVSWr0+Z+rWt/FLwFoFy1lq/xJ0e1nVtrW82oRLIrZ+7&#10;t3ZzntivMfiN+3x+zz8NbtLfVvFt5qAbO6XSbFp0ixzhiMYNfm/Nc2ul6M2s6bplnda1dL5trqms&#10;3a3BMcgVhIo4IOCZPmO7DAVj2Xiu50/WJtHcvNcXVmraTbzscyjezbQg6A89eSApzgHPNPPJcvuR&#10;+86I5TH7cvuPuv4hf8FX/BmgapNpvhH4XapfRxw74tQ1KZbeNycD/V8sQGIBIP8AEK5jXv8AgqF8&#10;RpGYaX8PdIt5ljJlWaeTbFjqST0H9a+Q9X13xH4e+0S6veQWN/c2iQxpJa+Z5THPfr8zIG9MDOMg&#10;VT8MWqX2rNHrfiWW3tLtFRY9QgZJFZhygyAQw3Y9Oec4rgqZrip6ppHVHL8OtLX/AAPqn4g/8FFv&#10;iv4s8GppdncaP4alEWy/1S0uJJmeQp8qIAPlLdie6mvnHxH4jubG903xBfWt5qEl9c+cdSvpHaSK&#10;Mk7pBFkuTgdB1C9q5rSPEdj4XudNvdT1lmWS5MVnZ2sYZB5MrEyTK/8AEQEKjqAM96u/E3VNQ8Ye&#10;NoIY7lLW1Mi3OkzW6FbiVXQDc5A/dqCMADBOemDmuOpjMTVknKX6HTChQpRtGP3l34t+L/D+n67b&#10;2DQxx29uqPqE98hTbMf+WjgHlQWDeuB9K4PW/Dia/r0etwarZyXlnEWLQQmW2hjUkRBFB+cFNuSf&#10;4s1c0FdM8Tazd+EoLW0hhuYXaWW6heRniUdZCed27Hy9lqmviB9G0GTRvD2nNZ6fa5cLcxeUSoww&#10;EaL85XDcZ5PIqY83NqOTjY53VdJ1S/WGXWp2vrqRGjvIZ7hoVfB3INoXjOAMeuM8Gu+8NeCpPFFl&#10;Drd3fzTSR2+IreR1g+yyY+aPbjLEuFC47Hk8GuW1PTptcu9JvYWuPtrLLskk/cxeWNrFmDEEr/CA&#10;RngGtbxBYtBrNta6hdavug1IzrNHNtSWMDKYVehVsAH2zUyu+tgiutjV8UeM9TsL3WvC0Mdpp6sx&#10;tdB82cTvaEFi0kg4LM3YAdfajTbPxp4Z8LpLe+IV8QTxrkSX8eFLuVbdg/dKBTj1LnJ4qvb/AAu1&#10;XSdBbXtO0i11fxFcK0lxM8m1c5yvDfNt2EdOc5rZvvihGdP0sXvhZ/7UeJcW+9HjEgX5y23sAABn&#10;PrU8qsVzdzTm1A6nqn2y31WJrqOxjRYzCFWDZzJnI6nO7PUkZHFSWXhy70/UJLfULaR7G+hVo5J3&#10;y0atjfJvH3vlOKq6h8W/BXjm2uLfRYrOBbfc8jx27YLeWyMGcgZ4YjA6nB7Vi+OfHurXE2paP4au&#10;beGNlEFvIt4iwwRknbgk5ywPboelVe/uR3DTdrQpeIfDQ0nxDdXU19fRWo8trZZNQKo/D4BCehUr&#10;tJ7+1Z9lZaj45lW2TxvJBJaQ7BaweYPJUHozMducMvTk4P8Adq94P8NXOvhfCttr6yXDSf6Y11P5&#10;kjsUAYKvYnBUZPA57mur8H+B4fCFxdXtv4v0mza6VFuIZZI5Zdy7sFgTxnLHgd605NPeM+ZX0P3u&#10;Ak6CmSmUcbTR5snXNBnkPBNekeXZEEk0kZ/1VC6tIn+zUrOXGGqIxiXjZWilG2pnyvoyZNXbPWrM&#10;Wphhx/KqAtkFSAlCMUPlexcZS6l03rE8Gk+0bjyaqtODS+Yx5Wp90fMX0f1NOVs9DWeryD+Ok+0u&#10;Djd+tTbsUaDSPTFaQHk1U+2EfKSaX7TO/wB1qALqFx1NP3MelZ/nP/z0/WjfKRxNTsTzGijEDlqN&#10;3zfeqhvYLzOc0ySR8Z8404hzGmCp701lUD74rMMkrLgTNTo01EDIRjVcvmTzRuaGIh701hEedoqq&#10;ReRcyK1Ibps7aPmTzRLP7tv+Wa0HaKrLMSMg0POH4IoNPdJnlVeQtVJ79l6R0puHC9M1Vaac8mP9&#10;K0h5mc5aaEj6vIDjbTX1WcjdSI7PyYRSSWwk/wBmtOal1Rjy1LXTGnWCg/1gpr3klyuTPg01NPyf&#10;mAoewYcI+K05qXQz/fdSE28jD5r7K0eTCo2Pdbvxpx0yUr/rTTG06RTy2aqNSNtyOWXYVYbTscml&#10;eEEYjVaWG1AONn61OLbZ826plUjHqXGnKXQrfY5ScAU5dMkPLkVbjYR8FqimkmPQ1Eq8+hfsY9SM&#10;afEnBH61KtpZKMu4qBhDn52P50FoHGCjU/aS6slU49EWvO02E5Mkf/fVRy6lp6DKslVHsonGY4FN&#10;U5rORDg2uPoa2pqnLdmFSVRbJFubWoV6c/QVRuNYlk+5HQtn5p2mJh9KmGjLjcW3DrXZGWFp7nPJ&#10;YipsZcs9w5ycj6fnUJVzwx/Osz4l/FX4XfCaGSbx3420/TymFNvJMGm5XcD5a5bBXkHHSvINZ/4K&#10;T/si6PZTXdz4/nZoZiiwQ2LM8mP417FfckZ9BXTHFUPsnLLC1pb3PcGiPTFN8pe5r5nt/wDgrN+y&#10;5LqFxb3Ca8lvHIBb3EenKxmXHXbv+XkkYyfXirH/AA9b/ZFdtseoeJct/E2hqFH4+bWv1qn0Zn9V&#10;rdj6SEQPI/lQ4TrgV8o+JP8AgsH+y1p2n3T+HtO8RajfW8iCK1nsUtlmVmAz5pdgO5+6ScY715Z4&#10;k/4LXtftJb+CvhVDbq0e5LjUbwnyueclRhuOOgzmn9aprdhHB15bI+/yxz8pFLtY8hT+Vfmbp/8A&#10;wWt+KUesyDU/DOlywm3ZVSO1ddk2B8w55UHPGRmteH/gtB8VYbGSyX4faXNdMoaO9VHCrkYAKZ9/&#10;z4FRLG0+5ssvxHY/RlkcE4RqaElzgo3/AH1X5h3f/BZP9p/VrR9L0zSvDdjMGDLfLaNIQAehHK9P&#10;bmvJNe/br/ab1S51CTVv2g9cjt75GWSG3uiueeEAHRcM1R9ep3tY2jltbqfslqF3a6ZbG51CZYI9&#10;4VpJWwAScAZPeuB+IX7Uf7O/wstmvfHvxd0XT1WQxtG90JJN2Cdu1NxzgHtgGvxn1b9oTxVdaedO&#10;X4ga5JNI+9t98+GYPkdT7fpXO3niKwvpIftV3cXl9c3DNcRs26THUtn3G76fymWO5dos0jlbfxSP&#10;0g8cf8Fkvh7balLafDz4fXN9AC0cN3fTCLzHGdp2jnb075rwH4lf8FMf2mPGfm3Vh4+j0SBbxpYY&#10;NHt1j2JkqELnLMBg9evBr5Egk1TXLxl0orDMrhN08m3d649SQenatqd/s/l2Wn2c0m2HMzKflMhx&#10;khumenHYg/WuOpjK0no7HZTy/DwWque0+Jf27/2mtf0yOHXPi1qRtfOV440udkh2g/M20AnHPWvL&#10;dd8Z+IviGraj4h1qe4n84A+deMzAFvm5JPqTxXA3mp6y08y39qVfayoJmzhcHp64ycfWqSeIdSsr&#10;9zcxLkspkXb0AIwAewNRKVaau5HVTp0afRL5HZ+IJLS2uzPputqskaLJ5MbZIyM854xzVGLVLC9A&#10;N3eStG2SyyciU/Lxn046VydlJLcm4VY3M1zwoX0yMAfhUh0nXbGL+zbu0m3TuskcLdfTI/M/TNEf&#10;d0kytOh6BBNot1qEP2eNWZYym77wDYPPsOmKTRtNs4ri4vrb99EshhVp5MMeSNw9jjg4wK4bSo/E&#10;nh6ZriGFwsOS0RbDDPcf0rU0XxlDPbSaZeCSNtu9mm7kc8ehOevfFTLsmNeaN7XNYmszDbvpq28c&#10;cmySZG3r2PPp0/H61zfijXJ47ub99hJG3x/LjcOgNbl5quirYrYPdxyM3Pl+YOMsCA/4Z9Ov0rGv&#10;9BfxI63On2reTuCyTH5Y4wCeASOcYPAyaqnKMdWxypykrFjwz8aNesYorB5pLizgGIFaQ4jAPIUH&#10;gc59MmtGH45XmoXCRNpk11F5mZY4ZSCcDAzjnuax7PwtpmgXi3FvK728kLBd1rvG72I6VW8XiwvP&#10;FD6j4YuFt2uZN0dr/F1PU+vTj3x2qZOnOW1yYqVNHqfhr4yeFdJHltbXkOFz9nj6hsHcCT3zjmrl&#10;t8XJtc1F5rG1/djlo4WOXIGduCeuOvTmvD9Qe9XI1FHjbcF3NkMeO/8An613XwD8DatDqR1jVNPe&#10;awaOT97PMEK5U4KZ+9yBx79q5a1LD04uTZtTlVlJJI7TVfiHDFrcNvqdpM01vb58uFS2zOGAJHUZ&#10;PU980f8AC6fDWjI91rHyyZETWKqxkU53HI6D5OASSMkcU698I6bpHiCNNOjuZoVkZmYsVluVA43N&#10;nhASePbv1q54W8K+D49bn8SePNJi1RfJYiN2Plpwcj/bIyDk9wMdK8epjMNzKMTujTnuzFi+Kfir&#10;xnNHBp/wsvp7S4hKPPdMYVYbwS2cqMAc8HkVueHPAGqfE6+WzutWhtbEMqyRaSzSZYlt7LK20ZBA&#10;UDoQOM9a6rT/AIj/AA21LWLHVPFG1re33f8AH3kw2cSAsMRr987lXAxweucYOhffG74fXGnTaxDr&#10;a+QZpLa10/7KscNwyOT5gAxznPv0/vYGXt+eNoorl5Xe5han4c8D6NeR+HRrK3Eum2/lm8ZfMleN&#10;OfLMh6kKowo6bevFSfCHUrax8ZXT/Ee3WbQ9QVE03TzCwEsO7595HDZX+I8jkCue8ReMdK1nUf8A&#10;hIPDWitNftpxW4jtcx/Zm2DeFGNo2M23OCcnPTNVPFx0nwd4Qt9G1DUru+kWSPZaRyYklmZdzBif&#10;uICR7ntjBzzOMtr7m/MYniqfRrTWLq8ju5Lu3mnzp9jIw2RkKFEzn0PXZ7AVzOtfFfxD4UtrWPQ/&#10;DsdxqmzyWvGi8yaEfKuFk6AZUkD0Y9jWlZfAr44/EC7t7/R4NN0KO1kea3uLrXUcLat/q3fZvYnb&#10;gEY4bIwK9q+EHwy+F/wfWTUPGc//AAnWqmGFbeOa3aKzs2DbpAdxJnDjam8BMAHj5q9CjhVKzZx1&#10;MRGnc8H1j4hfGX7It1dxT/2qY1cagyqgIwWDZB5wT1xntjrWDqfxU+IOo6q994r8WW0lw03lzO7G&#10;R9qMTk+mc/Xmva/jB8PIviXresatp8kOjrqFx5tva2UeFtQFACL7Dn8K8j139m3UNMOYbxLlXfMk&#10;jJvdgRzWv1eMbuxn9YjUtZmLpXxU8HXvjm+bxBq8/wDZ890qrcSLyjmFV529ASmDge9b+u/EDVNA&#10;DWVv4mgWDyR9nuHbLQc/Jt4y3yqeMg571j+B/hV4ZudT1qDxDp01teWGoKkKeUH3M0EBVShwUJ3k&#10;g+hHWtbVPgYNSihn17w+sjR3ASI3F8EUZGCTj75BYYB6beeBXHOpRUrHTyyiVfDngrxBp1+PGja8&#10;urXV1MkqrHMyhUwWYvngkJk4z1xXe6X4u0g+JJL+yt4dRjsb1PMhVSZbrLZdnLgBFBJI25PGBxVa&#10;38IS6DZx2evXdmtrHtWBPt3EfryoPJ7cdKdpd/4LKSW0V9Y2u6bayi6aRUiAA4bAxu5Pflq5516b&#10;lo/uNIU2tWi14v1DwrqGrya7Bd3Gp28mlgQXcNrudJVnAaGNOu7DnJxgBQRmnfDnRV1PVrXdeXGo&#10;X142bOzvpvKazTcq7ANmAWVixzk8fUVV8V/HbwL4R0q4ltprCOG3RpIzbEK8u1cBF6nqBz3r5i8Z&#10;ftz/ABRk1b+0tJt7W1kjuFdJY4vmyOgY98Dj6nNOHvR01JqS5fI+2tX8O6trHjG70fQ9XvY7e0hi&#10;hme3X/VlgGZAcYJHILjr2qlrnw88MfC3wytzpN68FxIWWCKRS8s0hAXPOTgBRz6GvknwR+3l428Q&#10;eKtOtvFeqXFrbtqkctw1hIVXKvlMqCNwBxwewr6G134s6V4z1q68UN4ourpplG+eRU+6BlVUfw5B&#10;IPPIz61MvdlqEZRlscx481vVLPSTanVVVdnzxRLt3EjkH1rgbTTfD3jK4tofEMt1JbIMzW8cnlkj&#10;Bxgd8Ng12Our4f8AGkc1zYrL+7zhFvBuDc+p+hH0xU3g/VfEngiCRJdAsb68jj8u2uppNzGLkA7c&#10;ckD8xXlunWjX54s7OePs7NGpcaHfabounzeELJ1vZEVma2Yv93OT/tHdke2KxfFnwfPi6Uapq002&#10;i3G4Brq3/wBbcAjPzlsDr0xU2j/GzxLpl5cabrmuNpUkse23XTrMec7bm/h3Dbxn65rmvGPxC8Rr&#10;cm71n4sJdRtJi3t9Q09iU46nJI3duK9D2tWNlY5VGmf0tnVlHADce9H29uoOK+d4f2pvGEr7k0ey&#10;Vf7vzc/rVa//AGiviDqUckdt5NuG+75MQyv4mv0BcP4rqkvmfGf2xR6X+4+j21mNFzJcKvOB81IN&#10;fg3EecvHX5hxXyVqHizxfqvz6lq91J827a0h4NQw6xrcIIivbhWbj5ZDXZHhvS8qiOb+3Jc2kWfW&#10;d1468OWXN3rdrH/stcLn+dU4fjB4BmuhZx+Jbfe3HLkD88Yr5WabUJgGlaR2/vNyf1pUhvcjK4+t&#10;EeH8P9qoH9s4jm0gfVt78T/BNhEs1x4ls1VuhWYN+g5rLk+Pvw+t5zEdWZ8HG9Iztr5q8m4HCtin&#10;xpKCRJLx/ebvVRyHCL4qgSzjGPaB9MXPxy+HsKq6a7v3c/u4zx9aLb43eArlSzaz5eP+eiEV81hp&#10;R8ob9DTvtAzgy7f+AGq/sLB/zsP7WxnWKPetY/aK8JWX/HlHPdH/AGPlH+fwrNX9p/Smbb/YE6/9&#10;tx/hXiby4TmTI6fdzTlCuisLj/gW2uiOS5bCPvXbOaWaY+UtD3SX9pfQowpg0e4kJ+9ukC4/Q1sa&#10;V+0J4Hvod1zPJbyH+CRM188Jbwp8xuPm9VqJS2/b5278DWcsly2WibRUcyx8dWkz6Yk+N/gKCH7Q&#10;2vK3fYqnP8v61AP2hvhyo+fU5P8Avya+bxHMT8lyv/AqikWQS4kmRfxojkOX8usmOWcY7pA+pIvj&#10;b8N54lm/4SmBNy7trBsj26VVm/aE+HUC5/th2H/TOMmvmbyFY4S7jz1+9Sx2+99sl5EPYN/ShZDl&#10;3Wb+8n+18w6Uz6atPj78Nr65W2/tuRN38c0ZCj+dXT8YPhirMp8WW529fvf4V8uLZybublfTmj7C&#10;3ObtamWR5b0qlLOMxtrBH1VffE3wJpqRvdeKLRVmXdHtk3cfh0+hptl8UPAmqXP2fTvFlm7Dk5l2&#10;jH1bAzXym0c4A3XsZXt83Smo0SnH22E89pBSWQYHl/ij/tnG838M+s5/G/hW2GJPE9j8q7ji6Q8f&#10;n+lKfG/hcSrbt4ksdxTcv+lJjbnqTn9OtfI5kTcx+2Rt/dHmDmjzLgScXaFe4LClHh/B/wDP4P7Z&#10;xn/Po+s08feEpbxrFfEtn5iruYeeu0D65wfp1q2uu6aytIuoRMi/eYSDA7+tfH7ai8TZmvIYx7yC&#10;p/8AhJYId0Q8QR/N28/r+v4VM8hwnSsXHOcZ1pM+q4/iR4Mkmkt08RWe6P7w84D9en5Vabxb4b2G&#10;ZtctNg43/akwP1r5BbxLo8ZG3W7fr8370VIPEumkmJPEVr97o04x9cVMsiwfSsEc4xv/AD5Z9df8&#10;JVobHEWs2p77VuFz/OrC6lA4/wBap3fdww5r48bxVYwt83iK1+q3QH4VLB8QGs3WWHxVApXhXXUF&#10;49utT/q/R+zWTCOc4n7VJn199sQNkEULchhhW/WvlOL4+a5pcaxf8J58u7fxdBufwp2pft/eGvA1&#10;s0ni7xpoz7Rv2Sthwu3GAqcnn8c8HiuOrk1SnrGcWdlPNoy+KnJH1UZxjh6a0ykYr4X1f/gtt8F9&#10;GihjXwPq15M3+sVNse3jOec9/evGfiZ/wWd+O/iLxRHJ8L7TT/D+nRqoa2ls0unlYjJLvIOPbaBx&#10;7815ssNWi7HoRqe0jdJn6lyTp0AqGbUre3wJrhU3DO1mAr8gvE//AAUj/a4+IOs5m+KF3psDWzKY&#10;9JjEMTDJGCFAyT0DHuOe1eN+Jfjd8WdbnGoeKviRrN3NCskUPnalIRGhBBHXqRxXLXr0cLG82dVH&#10;D1K3wn7j+Ifil8O/CL+V4p8faLpkjR7lj1DVoYWcewdgW/CvKPEP/BSX9kbw55iS/FGK6ZLgxiOz&#10;tncnhSWGQPl5wDnqp+tfirqXxN1WfXN+t3cl15QKRyXErNtyB0yarXniK9ki/tT+2VjZm/1eOg6Y&#10;/wA9K8yec04w50tPM6o5bKTs2fq58UP+CzPwh8P6bcQfDXwTqGqagu4W0l8witxx8rtglmXPG0bT&#10;718xePP+Cs37QnxBjuNIstfktUmV0kt9MtAg8tiQVB+9wDjOc+tfIs0T3E66bcanL5Mys0l0nG07&#10;eMfyxxV7WtetNC0SGOwmbey/O+35j/tdO/1ry8RxNLDxtKm7vb/gnoUcljV1UttzrvEPxj8W+Kr+&#10;4t9UudQXC/L5iszOy7l+8f8AgQrkNbmuFto4y80bNI/nbsEqVH175PHXiuf1X4y6jp72sieW3nY8&#10;1Xfc27nv2OMfiT9KnfVJPFmpR3cNrL8sbSSYjZlbaMljgHgc1WD4hxVapG1NJN2/4JpUyvC06bvL&#10;Yltr7Wri78nUZ2t7VuGuJGAUqf4gPWtCeZbPS4re11GSISfeuGXcxyO3T/EZ71ia5rtrpsFvaJeQ&#10;QrModd+eSwBy3HvxxwRXOx+JrnX5/suZZiuDGYVycYGDge3B9668Rnlecn7FKyepx08BR5fe3Z1S&#10;6nZ2SnUhcWs9zHiNobpm3Y6lgoGCOcfTPrVWwns5re41LWtTtYrOFv3jQxH94CQMKCeo9cY/Gm6N&#10;8N5/FkU2qy301vJ5myGOS3O6Qjgrj059PWsj4p+H/FvhXTv7CtNC+0WcNq0rXMI3tGqDcxdccKAC&#10;TzwPTFdVbPMLKj+6l7/bz/4BnHB1IS1Wnc1r34v+F9EzcRaPmNZmXzix8zn+EYPOCTyQeMdxVKP4&#10;maPrFotra38xaJWdmZQrIxAwPcfKCPqa43xB8OPFMtrZ2+iaX9uvrljN9nt5MyqpP3TgkE55ODjn&#10;61LoPwn+Kg1a3+3+EGgVlb7Q1xvVU2nkAjndtywJ4rmwmY1pSUp1E0FSjpomdVa+ML3T7qWawMam&#10;aEqysOGPr/8AWqlfeINHNr5tlJLdSMmGa55ZZM8jA6YPFafgj4G+NPH+nXl94VjSZtP+Vbaefa87&#10;DP7tARyxzgbiASRyOtdP4b/Z8uPB2nyxfEPwy1nfXBytrIySeUDnoysQeMH6+tevis2wOFpuq3fb&#10;bczoYWtWkoJW83sed6Zrlzps800nLSx7Y2dNwiwR8wre+Fug6p4u1G8uYJljt4I911qTKf3SgrlE&#10;yQPMbf0PQc84wd+T4BapNqTQ380lrppUtHdzQIrbdpAU5b7wO3nHI3dCOfTfAHwC0+Lwd9gsNXWC&#10;1k2mX7E/nPJMU27xsUkfw5zkYHSplnWD9mpRe4QwWI5rS6HmL21poVx9nsI5bi4jfCqyjbjIOcke&#10;/XjikudE8QxxSTXPiW1ht1mHlQtPvLblGD8nHTgnpn8a9X1r4ZWfgJI/DF7oTa02oN9jnaGaUPAj&#10;4TLEJ8oAPUHcPwrndY/Z/wDD3h60juD4E+yz+YI7pZvEsxZIxxH8u/PzAZPHzZzXHLOoqPuK7/A2&#10;+oz5rM8svNAvbXW2tNx3TLmLdkkrjIJ46cf0rO1Sw1K3mfzrd4TKvzEp95QMcivftO+GF+2k2ep6&#10;R8PNLmRiyzXEt0ZX28+pbp+Hb1NV9Z8FeIfDVrJqg8C2/kuu2eSCGBdp5GD5jDj6d/atqedXtzRZ&#10;LwLPA44LSKNWFyyyIwPmL0+n4EHH/wCqr1z4nWZhqjXW+6s5N0cjLgFQMkH8RXq154R1OYXl5Faa&#10;dNaxv8izMkZKlj7HHA7evsDXPXROiTST2Uun3FvJAY5YbgjCZ2k7WVevygdew981/a0XrysX1O27&#10;PP8AV7rU9Z1h9QsdPuI5pNjx2/2d90hLdEH8Q54rV0z4N/GbUrvz7Pw21vuhWXddBQqgnAJ54Oex&#10;GR7V2Fvp2uyGO50+6tf+PgN5iNhVTb1zjJI5xzgGoLnxLr7adn/hI0W7UKxtbe8ZlQ/xF2LZPUsA&#10;eBUvMq3L7sUvUUcPT5tXcoWXw3+IVlF/xUXhzRpGWSNt3mIpmZT1PHBAOK6DUrC/u7BtD07WLPTr&#10;eKTzI4PL6SBemQOnPJ79avW/g9dZ8Ow6pqXxDt7yKaTekccjbwOOcjr19uuKhi8B20M0J/4ShLhZ&#10;iVktmlbzI1PDcknPGO3Ncf8AaUpSs3Z+h0fVoxKfh74ZK3iBJtW8SaTMm0q1lDebZOCMsvYEevSr&#10;158LrKDW5LPTdfjiSSWR4U+8QoC79hxyQevb7vpV3TPhho32j7dMJbhbcukrfYn8xhgEEBW42/XB&#10;rQksvDlun2DTtPv7q3s4lkXzE8qQsOCOTkjGQcHBxz2rKpmWI5rJmscPT6r7zjLT4W32q+JobLS9&#10;YhY2c6tHJtJbzMfKWbkYHJ44z616Np3wW+Jfhu2W5tr7TLmOS68tfLvVd2JYjofuksDgelYa+LrG&#10;2gkmstEmhh8ss8dtvkY8Yxxxj/69Y7+MNdjiXVdLtb6GNGLq00JTbjvjgnnPIrmqYrFVNHsUqdOL&#10;ujY1xtftW83UVkhUKm7dH0P+1/dPcjqPwrHvNWvvssixFvm/1m8Hae+R6g/4e1ZeteLPE/iW9kt4&#10;JBI2N0huJDh8jJLep5U/rVy2k1iztbeyNpE7LE23yEZ9u3gZ7AcYH596zjDS7FrzDYYdTuHF29jZ&#10;NHDJujEswKu4zhSCRwTg++B3q94a8MxXesr4svrmH7YZpkdZ4g6ooPy7FPI4GN3T8Ku2OmzX1nDL&#10;qthHbxx58xFg+ZsHOcdiPpUsXhbXbjxPJBczNHDCqrbyXEOwyKcEk4HIBzjqeOaPaSjKyZUael2S&#10;3GuapeP9itr24ttzhU3eUuQCSFAPYHI5J69+3e/Enwl8N/t+n3l1ptut7Npdq915sil5JCg3O3uf&#10;1rzfUfB95DcTzP4dvrzZtKTQ2rBYfvcL6kn+EDHHOOK5L4gXnxOm8yw8K+HNQkvHjEdpDMvl7mYc&#10;Rl2IUHjjJz6VtRxUacrvW5NajKUdND1O2l8P+HtTjGnxeSjKVZl+6VHYn60258e6bbFlGoxzKpbc&#10;kI3MDkEDj2P16V5Xqmm+K7DVrW08Va28emRsqGzt8y3E5H8cmBtXJHY/SrHh638Y3XiuT7T4q/s6&#10;ykuVKwtEpbknCnKkAcZHfnmur+0mvhRx/VOZ6npA8ZWEkcMkMMn+kOV+ZcbflJyQenYfUisvW/Gv&#10;h+xlSC51NVaTkYU4+nTvVE+DfF6JPd3t7b3lvHNlXjkR1K9xgYxx6Vm31lrMFsul6X4dklLRk7mt&#10;9xPtxyOM/Sn9eqz6qxUcFTjrZmTp1h4S0rXNe1a0urjUJL7VVlt7aObMigWtvHkhgP40cjBIAIHa&#10;oNeDQmOdmvLhJLgEWqSBtqY+YHA4YMy9T/hTvC134287yX+H+pNhmU3l5D5SkA7flBOR06YBIq7r&#10;vhifTLaO+1PUpm8ucStp0RVEkyDw7EHgEg8dSMYxXBJUHdymdq9o42UTz3xFY69ca8trpOk6k0Vu&#10;qm+VpRtGSFwCAckex/GuP+IfxjtfBemtomkaZ5d5DP8AvprhlkWRc9CABg8Z59TXs/g3TvEkNtD9&#10;jnu7WONvMvIbhV81l42oHAGFyOfXoa8K/aJ/Z68Y6z421bxNoPkta3RFzJsmDCOSRssoUZOQxPb9&#10;KmNXC8yV7C9nW5W2eQeKfH2seIpv7RkvsLv2RL03DP09a5jUb29ktGimlDRs2duevvXsFj+yN4xu&#10;bGCLVtYtLWORvnVpQXQZPOP8nke9ah/YztNQjW70bVbyRY/lYyIFWU+wIBA+tdf1vC0pWUkY/V61&#10;TU8AgleFozbtsG4YbvnPFfSf7O+vfDxfC7W3iLxPdW8kWVW4k+aIhiPlKgjkckdep54xWjoX7J3g&#10;PwRcx6h4ltLrUFjwzS+X+63dl9/85rqdbPwXtNCGlaN4Pj+VPnjEIQMcn0781FbHYecbL8Ap4arG&#10;WqsbFqPh9pkAvdF8V2sgmjVmeO32NtJxxk9f1BFbnifUPAnh7TY11DV9TuluFjbbpsKS4LAlduAS&#10;T8v+c15hp154LeP+z7rQWtYTgB7aTkLg/Lzx79K0PDmpaP4U1m3uE1L/AENWJWO+y5UdsYAA/pXL&#10;TxFCUrG0qda2iPQfCXhHwRqOnx62LnXlW8UCCK+ghWQKOQcbMr+OD14FZ+u/DrwJqt6323WNSYqx&#10;+8UH8hit6LxdoHi2LNheZV12qYWzjt6da5LWjp+mXRsoI9QutvzeXbW5kIz/ABE8eldFOph5y+P5&#10;C5ZQ7H3bp/7bGmWskayWsd3lWLC1gfcOfoP0o07/AIKJ+EH1STTr3w5fw+W2B/o5yR69a4uZPDkQ&#10;LQ6HGq4LGPy+AOmOMGofM0aOJZ7HRV2uPmYA4PXj261+gf2ljJPWR8RGhg4xtZnq11+3v8NzCpsb&#10;TVpmdsNnT9uP/Hj/AE/GqGpft9eHdPEMtl4X1aaN5Qkj/YlGxc/e+9zgY44z6ivPFa3ebLaaitwf&#10;J5Jbg88VDJMF3GPT43AXPyfMvT0FSsfi39r8B+zwvSJ6hH+2/ZXEQuLTTdQIbkbLFSf/AELr+lJd&#10;ftoXEnli0sNSTKkNv01eOP8AeNeUC6nCHy9OTkfxKQP505bp4IGkNkcqqlvlboT1/wD11MsZiuj/&#10;AAH/ALOvs/iekD9sTxTdyPENO1AKP9XJ9nRc/h2/M06T9rnWYTi5t9UU9QqLn+XFeXpqaylmj0/D&#10;HjasWTUUlzLs877MqMFy0cse3Pp1oWKxUlZy/Anmw6fwfez0sftdeJbsBbaHWI1LMNzRqCAB1GTU&#10;d1+0rrt9YyWV5b6/PFIysxe7QZI9Pm4rzOLU2kXfKiqd20bcEq3pj8ahudSkjkICTS/w7VhPfvjn&#10;+VL6xiu5XtKX8iPWbT9rLxR9k2Jp+sR+WxQLdTIznvu+8c/XNUpP2wfHOmp5dtpN9d+Z/FJcINnP&#10;X8fTt7V5nHqEjTLDHE27r5Zj+Ye2Kil1i6t5GM8cke7mPKcPx2q418R1kZ89P+U73U/24fiY04hs&#10;fB07L/Gs8hX9RWIv7Xf7QM19JK3hW0kh6xo0zLjH+fWuZGozFVdpTyMnkHFMm1i5ZGaOVhnlVPoe&#10;35044itHdkupDokehaZ+1F8YNRmB1Dw55KryzW8xf9M8fnVm5/aZ8efPHb2k00i4Kq3yg/juPT6c&#10;15kNU1CB90k8kbMoAz8o6nnoePypqahdbRIt4Pm43fdxV/WK3cnmW9j1C1/aS8fXYdpP9HZeCJIT&#10;/Rv51Vufjn8RLuXzk16NWVeqwHr6d684a/vmDSNd/Lwfl+9+PPNRNq8u5pA/PTauenr2rL21UPet&#10;oekf8L1+I8i4OuFxu+Zljxj9KYfjn4/c4bWp/wDgLH/61efPqcZwWkbc3K7SefrRcarpwG4eZHIG&#10;wyM3X26ZpurKSCNSWyPQF+PHjpVK/bpmHWmJ8cPHGQYrptx9FPP5GuAW7tzJuE7KpOef/rmoXvhA&#10;fNmbG7btj8sgYyeSfrj+VTzy6mnNUvoegXPxr8bz43anMu3+HJH9ahk+L3jLfuTWbof3Srnn9a4M&#10;X6IWkwzM7cqO4qxBc2bsrG3dWVc+XJt5x2/+tRGXYmVSr3O2T4w+N87TrszZ6bscfrTW+Lfi12y+&#10;pybj9K4dTbXVwIzuXfkkMQuD9f61PKXtnUWg6cbhMp6df/rVN5B7SpdanRXfxO8UO2DrEw3HHEwq&#10;tJ8QfFMo3rr1583Lf6TjFZJgjklETXELfLvcFhgD0z69/bpUVsbu+vPs9vprNJ95vLJ4HXOMdMc/&#10;QURlLo0HPK13c15PiH4oKkS69eDPDbrr7wqvdeJdTliL3GrTSezXHtWbf37faWt/sf3YxubAC/jn&#10;v706FYLsN5k0KqOhb+LH0z1quaoZ83my43iTVxCVt9VmVQuFbzhXPzeGNJ1QSSavLPdSPy0sk+W2&#10;56dOnP8Anirt1Ddm48qCIFVfHm9iemR3/Gmh7a8SS2KrH5f3sD5iMYxx2z1HTjmp95lxqOOtzGTw&#10;F4YiGFhYOD94yA/zB/MdKLT4U6JqtzEwt7yRI8CSO1kK78DHOBwT378109v4gl0638pbkxbj94qO&#10;Mc4qHSNdutGga508oizNm4VipIOTzkDp1796zlDEdLHTDFU0ruTJbD4fz2iJY6f4bkUQw4VGYsem&#10;AcnkAZzjpnnkgVleLf2afid4i0xotI06R7ySRWiaZSqnJ5BOPTnoa6eHxv4hZI7qK5UqGxujUDOP&#10;b096lg+KXjTT5mOn61NFHJkbpJCwRunH0z29K87E5dXrx1SO6hmmHpvdnCad+xn8Q9ZslvbddPvI&#10;9w8wWt5IVkXaB8rGML1z359qy/Ev/BPj466vNBFZato8VpI2/bdahIkw4ztwI2XIA655Hr1Pqtv8&#10;fPiLp8vkT+JZIxHD5h8qIPux17D64xz0FUrn9pDxnrWkm1/tW9jhmjbzlXTDG6rkZAyq/Njceo6e&#10;1eZLKKijZpadD04ZpSk/XzOR8OfspfEP+zV01dS09jCdjyW8zzYIxtPKrk+vSofE37JPjBUuIYpZ&#10;rwfK8axwJHgngAs0hrQ8N/H7RrQ3WgW3i24h1C4uljgs4Uk84sVJwyDBGcEYPT1PQ9LaeIPtvia3&#10;13WNU1+yjWaOGSzFusg2dMjdFg4PUEjI5BFcdXKlVkuaGx2wzCNGOkjxLX/2H/jDrVn5Wk+HGS4t&#10;m3ztNqEJUnOegPY/KeTk+nStqf8AZd+Lmj6Nb27aPZ2QjXLyR6puBAz1G7GOeRg9B3Ar2i48cXA1&#10;Q6ZbWV2i2zSssl1MYxNHnGNyxBUz124JI79y7Vdd0OfTr668R+J47bT7WFlNqxeOOMFslsuctlv7&#10;oB6jnIAqngfYv3Y2YvrUasd7nkNj+z34z8RXX2zUNJ0yGS1tPk+yrEqRx5AXeOjDJ4B/vfSuu+Fv&#10;7PPh/wAK2l9Bp0dveTwwqLyMWrSSopVd4Rkb7pdPMxjhmbpTdL+MHhnTLK8k0eSFVnZYYZRclo23&#10;oMRqAOS2fujqOOvJkg8f2+jXUesafrQsbCeHbLF5itdh1GAzLyFUEfdYKSDzg5p/VeWTtFai9sur&#10;2Har4N0Zbr+1PC1y000l08jJ5Mn+sVAWLFieq/kB7Vg2/g9orS9uNStZLtdSWaGVVuGzsZSrr/qz&#10;5YILK3Xgmpm8V3et67eTakJtUjvVkk3WskNu0HyYLhSJGyN2TjoAT0zhmmS+OXhXwro7fabaO6Yj&#10;ULxQ4aRhk+Y2wrxnkHGfbtlHLaFKTly6sp4qVTTsavw6+FHw1tNLk8bahrfiCDMnk2y2kmzcX28B&#10;15z1PGOo4zWo3hWw1S8m8OpHrklrJGwWa6viCW4IXccBgR6554qx4O+EHjFoILm0W4jtbiRZZVuo&#10;ERlcHO4DbwOMgYx3Ap/ib4Xa5rrNLqCwrdLdM3kW94ysyjLqckDdnOMYHIHJHA0jhcPH3baC9rLl&#10;Mz4e/Cjwd8L/ALbqsPi6aSxurrasMcbtMj7d2AqltxAGSQBwORwKveIfhb4I1W+k8TeL/GGoWs1v&#10;N+6srSTcrIuBu3E8Ann9TjtTT4NanZXzG/8AHV7ayX2TeWEFw3z4BxzgBScg8AYwR3q1fz+E/Ddt&#10;/Zeu+JReXLby0a6k0jHDHmRS5z1wQcD2xxWjwuElFJq9jONWotjtdC8PXWoWklp4m8bWlvbtOqWE&#10;NnIzOV2AhneORAM84AXHbNZnjOZNGsJNB8LeIrr7V5eIZGa5KiTtjLFc4B+9kduc1yPiPXtT03Ql&#10;umurq8vbiZIk03QbNu+ejFW+UKFOVIKl+mMlc7xbofxBv7LT4La/16D98Xk09b1fNEIIDsZGB+ZS&#10;+0KeRuznAqPYx2sjX2k+5PrPh7x5BDHcXfj1bOabKSWslnIwA7MD5nJ3e3IHFYJsfFV3p81/q/iN&#10;JLmFdscN1II1uHJG0DltuMY3YJ54HNbvifVtBPkWMesrq01uu5fKy1wmQN+8nuDnJPb8605vBNtc&#10;rbahPYWa3FrAQJJp1kHOMOwBw5AGc9fStY4elGOsR+2lzbnC3Gh/E7SdVTSo7yaOFljF41uUTyA+&#10;393GBh2YnJJJUYJwc4rStfh3p013epYeJrzVLy3bLW9xIZMAAbnCvwo69SSRxzW5d6N4ps7iPxPr&#10;dgY7XLLtluDtZVIX5l3bQu3OMg8HtTtImt7vXm8S6es0k9ju2RSTK8aqwwQqhccA4zknrUqlGOyH&#10;7S+/Q5HUvhv8UtZjD2+h2kNrtX7dc/2lujVvLAbblOMjpsA5GOD8x5vxdo3xNtNNaDwj4W+0Wyxq&#10;z3F1dxxgqF5YLknPY55PH0r2q18YRwWbQeKdMuG06a43QhklZYsgfOQB0GSMdeKmsNO07SNRMEHh&#10;qzt2ITy7uC1aNnGVZMFs5O4g9f4RxkU/ZxWrDnUtkfONj4B+K9rc6f4k8TXKw6fdRsHa0ZiIcnBH&#10;3QGI4yuR9Rjmw3hrwVqcbNpcky3G1RcRoqxrIecqcknr619FalHJc3aQ6rbMsK7jcfapjsf+Hd8z&#10;fL25GMZ5rM8T+E7bXtK/sU390kTkGRLGTy2CgnJAzx97rjrjuaS9nLuVyy8j578SWPxKt9Otm07w&#10;XqD2f2loYfs8JIc4ySdgyFHXcTjkD0FZUPi7xzpfmWdpd6Xb3O9oWtbiQ+Zyo7orAZHU5zivo65K&#10;2GlW/g+O7luNPht44vtVxIzzTKg259CxK/Mx6+9Y+pXehTX7aNpultaxMvk24htwULY6hE2hSCOw&#10;6ZrSMKMt7EylLocJ4H174gap4UuDrerQ280MjJDHb2c8jyYGS+MDcPoDxjntXMJ448R6jqUdrDqG&#10;qXMys0f+iaYUEuGIxtYZxgggcfjXvXg3RNP0/wAK3Wo3OowyRwKGlmvLpTIN2CoSPqvHTPPue2FH&#10;8VPCWl3Jjgu1eZeREuAw569M/jgVm6dO/u2CMpPfQ4jTPBnxW1S9jtbbWjps0r/uvMsWBcZx94Ad&#10;Aeh6ZNddov7P3xAttT+2+IPEtjPF5bB1e4fGR0wNv6g5FbUniyLxNHNB/wAIrqk13bL5tvGbcIxT&#10;uU3bS2M84yQOowc1Q0uGPxLdssnhy60+SNv9ZqDblc9m4YNgDqOPrWMoy5bJGijHvczLv4O6jaa5&#10;JeW8ELafDYlZLiVSibw/ygZ68Envj8ahtfEUth5unael8TDxILWw4wAcDpnsQPcenNel6dovh6/a&#10;xHilp9ttkQx2JJt1UPu3rG3AZud2SeScV6HC3hPUdXhuPh54ktztDPPpNxtgklkbJLNvXLEYOcZA&#10;HXGQa53hadX42/kX7SUdkeG2UV+08EiWczSSHdCHh5f8COff0rU1jxL4q0m0tpba48y6uJvLW1uL&#10;cbtuOvQ/kK9M8SeDPHMfjC1fU5rW6015jJM1rOYZPLAbaibPlBJIBYjBHbPJ5nWfh5Z+K/EUesW3&#10;g6NZLW3Ctvulb7OxwWQPtboeN3Geo9ARy3B938xSxVbsjmLPVPiA5/0/UI7WMybmEcBzgA9+MVn6&#10;14S1TxQpX/hI/MG3rudGDZ68d/8AOa6PxH4P8UQxQzeJo4pLdGDNbG6L7lDnKbmADAgAn5QR29ai&#10;bx/ovn/ZYri0Eiow8iJwZAuAMDrWkcDh6fw6i9tOXxM82/4VV4huprZ9Q1izt3jYvmSEsB7jkEH3&#10;z371NJ8P9GsdTWZ7+K6nnTb5kl62W5PRTyOPSu+1C7h1HSBKkd5P8vmbNoUxH07Ejp+HtVTW9Qst&#10;Kgj1HS/BFnfTNIonZ8NKnAO5QPu4Ixn5uB27EqLlonYcZdTirsaV4a01Uu4bbT7PeqvK05VeT0yc&#10;59fer3h9fDGvn7Ro3jvYFOIWt2Hfrz2ro/EGkW+t6HNq0EN1NdTRhrfTViV3WbumSpOM4wAMt9Bg&#10;5Hg34O+M7ORk1jTvmmk3R28dy7SjAyxx2APr9M9BXPPLKdSm7TszSNaUZbEd7oiI5E/jOWZWz/rJ&#10;B19OlZeqeCdFvLZhJevK64ZVkk4B9enHSuwk8DeFNBmN7qcltaybMvDfXADjj3PFYlxrfwIlb7Lr&#10;kyLIhO1rO4LKxz3GBz+J79K4f7Eqb8xosdy6WOUXwNCwaS91eFNq8o1wzbv1GBXOzeDVQGKYWDJG&#10;25Ss3A44z6CvT9K0X4G60zGzv7XaqkjbNzj/AIEat3/gbwp5yvo97GrMcRlVQ5/75/zxVxyeUd3c&#10;mWM5tEjyu38MwOEN3pceW+7JbpuC89B61oDw/wCH0t2hQ3m7owaNlH8q76fwV4q89o7GRduNxkjX&#10;GSR0xnv/AJzWRfeHPG0VvI9xpp+XhcM2D/8AXqJZeo7XI+tS2OTm8NeGpLUQT6nMhHDLuJwPxHWq&#10;R+G/w9k/eLr8zNwWVY85/wABXSXdj4jX/W6XGrZ6yW59f1qTTJZLddz6VbozZ3brc5H6/rWP1fW2&#10;pf1h9jjdR+GnguJFeJ98jPjbIxTnt24/Ss5vgxZ3120t1NCLdm3Fort2Jx0AXHQ/WvSpdUu4o1We&#10;2sXjEisyvFgYz0yD/j9D0rTg18XmneQdN0KNVbImjDCTb6EliP0FaU8HGWvMKWKltY8ytPg3pUJW&#10;aHVJ1GP9XG7KD07AVF4h+DVtqE0d1BdaorbcN5d00YH04r1SCXSbyZVMkYaNiy+XtOzjqOP8Kkvd&#10;O8ID5ZbiNuf+WiDiuqnhYx3kZSqyPXG0uBFcxXKrFMPMO5m4Xp1Zcfz/AKDOks3dy9trO5Io/wB4&#10;sbfMCBnBA/lg1o/8S61h+2Wd9HPFNmJYZZvJc44BIIxgdwMkHjnrUEfh/UdNvodTudSs/s7bBdW8&#10;TJItuOAuTJt3E/MSB049cD76MT4V69DOZJJbpU07U3m+UM29RuLemP8AEf8A13f6RLALa50lU/vS&#10;zMwIOecc8YrWtbK1t7G6XR7OZmaRtsksccSFVxhtwkOOp4xjjvnAh1QSW15Hp+uJDuZNqo1yizbT&#10;3XgsBxncAfrWmnQz94zk1ayXbE1sW28sNpx7cg//AF/Wqy2tjf3G+SGaNGAKCO4yvuDxn9e/etDW&#10;/C91b21uNKtxJbNgukwUxxtycbmBzgHqQpBz+OTZ+DGbVMXFitu+393IqhjKucHaev0PHpxTi3zb&#10;By+6XJbpbHckLN5YU/vPIXcue+S2cAE/5FZlqq3EjC2urdv3nMk02V5yRnn+Z/CtbV/AGpSam2jm&#10;ePDBQ9gtwTJCSPvcKuN3bkn9K5TV7YaHeWemW+salZRy3Sx3Uk8M6Dy8ZHLDLHOOck4x+ClLl1Kp&#10;0/aaHQWOpWN3AzS6eyvHNiRhIAuMdlBPB9SMj8qk1SwtbyT7RZ2+2PcNxjlXcvp1J4x65rJvPDtn&#10;ZTOh1GRpVfdtjs5ZGxtyG6FcYySMjp7Cqd/rDaZfWsGqTzW8FxhLdrhRErd+nJI6jgVpzcxn7Nc2&#10;jOgt9PmZFTU4nzGnyLHHvKZ98EE49DVW6aHTllla/kiC7SVa1Y4T/ZyhzzwcdvfkY9n4tVrq6gtt&#10;VTc118wtZG2xDvJjbnHpjj2FaMJvkumk0qS7vIRbt511prLtHJwGJAOeM9z9KqMo7k+ykOjvLa/l&#10;yFDwrLgsIQv6duneoL211lb2O0g1C3Vd2RDJCV2gerZH+eeay7RNd1K2223iPzmaYBY71mCuDxyw&#10;PH4D6AVDcXWqh1GuxKrL8rLlSYyOMHLDcf8AOar2ibtYn2Ou5u6logaGGV9RsbiOUfN5N0VaNuu3&#10;5iGOBg9wcjknpBDNqdoDaf2fH97EayRq2B+PI/WqOzTbgq16ZJCOEkiAT0wAMnsB0P51Z/suIbpr&#10;qXhgBu8xxJt9eMfQ89+OlAcvL1H65a6pawkXFg0hVtgRCrbT0xhckDPrxVSK4voV8+TTZl/d5aG4&#10;2jY3PHPf6etMtrdRO1zbfu4lX99JCxlK+7bh174zTpdI0jX5PMh1tZJlH+rMfzjjHHJP4cZp262G&#10;u1xts155Zm+z7ZmbHzSIQFPfjBBJ/IflUOpXPkXrWMtpJ8qZVtzOCcdMgHjHTmnN4fsLZBCt1CJF&#10;27swE9c/L046Z9M8Y71DZ6Jaa5K1tIVjEbb3do2Xd8wxgrn644/MUuXm0HH3XoTSxahe+Uy6QNrf&#10;6tlfaCATyAenf0qOOzukn2S2ciL/ABSSMCpOOn9frWrN4KsNIgihOsQvdMzSeU0Mm6EeuSoz35yR&#10;WRfjw9e6jHDqEkazLjZOwLK/PXjJ6cdO3vmhx7IObmluH26K1u993ZLjf8rKpVM/UmraNbzKS2nR&#10;/e3LJFdNnJ7cHke2M0kVsZC0mnapLut24Ec0Y2+yhuetU7pNcvxuvbS4mhWZfL861jby2+qp1647&#10;4o+HdB8RNd3a2bxw3mif8tGHzMwYcj0/Hrmm36ae8TQiPY0n3phvJi56AAHv7H0x2qvbyzXNqIdP&#10;F1JJG3Kw2rAr2zyo4zToXtrO4SN7i5MjNkLH8zHt93cB+f1qvUJFyC8jt5BHPYrIowFk84oG9+QP&#10;1x9KmWS8humkt0kwQU3QsGb0/h7/ANO9Z+oandW+oeRb2WoXG5crlhu/4EAcD9a0Ip/FNsPs8qtb&#10;A4do5pFDMxyCPmB47Y4/WiPJ0RMozW6KUWtajJqAiEcjKP3ciSwjBXtzgnOfQ1bW/meVktrlVMLZ&#10;ZXVSOnI6VAZ9V8z7GbKEFpQ/ykD5BnsFwT79RjjrSJrWtwMUuLuz8ktyqxqrH6kcn8c/0rTYzcex&#10;YeSe0s1kimUszGRvLkDOo59+meOvSsnV4fFOolbm08Rx2nmSN5SxaeZA8e1QFI353BgxJGM7gBgD&#10;BsS67ZWE0ZitYWjk5KxpuLc9eB1/+vz1FXk1Sz08Zjgmh+XdHHNCflPscE49unp0odOMtGyo1J09&#10;UjJ06y1C2vWu9c8QvcRyRtnzFdQrd3wMcZBwDkAcGtO1aUQeSbmIrNJiNo4T8w/M89M9vYVLLr2k&#10;PNFc6jOGWRWMnlxABRyc4xx+X0qxqF3oGprC8WmWojt+EkWMs5HGD2wTlhxzxWqjTpx0f+ZjKVSc&#10;veVjF1//AITaWW3k8N6lpUNrErRss+nySPPK2SD8sqAYwOMDJ9R0Z4L0zxVost6fGWrx3bqWby7O&#10;zEBQf7SsXJ+nB479au23hd7LU11mLVbhreebaF+zdSBkYwudxz26Hr76UmhaHdStDPJfLHJMGuJF&#10;uGheRiMYLBgWAJ6HAz69ajlcfeS+TZoqsZe49F3sV21vRbY5uGYHaE6YbcOMEDA5P51T8T+PrHw/&#10;pk2oWvh251OReIdPtYQZMgY2/NjoRyST1OMgYq5p/hLRLfW2uPLu5mhV/Ot5NSnkXcSd52+Yw984&#10;I+lTDwl4NvI5objS1DTKA0tnI8b4JGAJMjb90jcCDgdwTUSWIktLGlP6vDT3mjzHQvir4+1nUIp5&#10;Phzb2U0il/s48tlReSGaUn/WDoF4GSM45I1tL+IHxHk0trq9udMWaRmItbpCzxjoSNhC/L77hjvm&#10;uifwB8PdGuPKtILua4jYZik8TXMqjP1k46//AFu1Ok+DPgieZJpfAFvMw/eLMW3uxHRsuCSB7/hX&#10;D9TxV/jseosZgeVJQuczYeINc8S61DqB1XS2NpGYYFNv5YmXPQHuSO/fA9cDtVsbLVrSGHXJrSN9&#10;wPk+duVcHP8AEDjnHQ/jVS18O6hH+50/RmjSKX7sdlnZ2Azj264xWp4U1a00CSa/n0Cz1C/j2mzt&#10;rq48kIVLZLGMEsCOCDwQMY9MJYXHR1hK/wAjSnjMvlK0o/jYbF4Rt9ZWOzi0RtQEfyyJZ2XmRhBn&#10;phfT+Z6VuRfCzTNFsZk1y003SmmGI7e62GZR6FRkHOD0J49K5/xL8T/jt4iEOneHdc0nRLNF/fQ6&#10;RayDd1yofdj/AD06Vj6JrWveGGk1DVNCs9f1FVwp1S+f7wHcYIA5DdCcgHIxXP8AV8w3kdn1jL7W&#10;i0vVs6i71Tw9onhhfDWgeErdYWbK6mtkY8gcMA0rFefRcdeBnkYPhzx1pPhXWGh8RavdXEjNJI1x&#10;JqTSKOuB5at5ZPpgdhyDiuK8d3nxz8bXg1XVks2haTDafp9wQsaADG0txn7w+7xjPJOK3vDHhj4Z&#10;29zHD4z8EaxeLHbo14kmsbSzBhuI8tV2jAIzuP0FZVMDipXbi7mlPFYbZSR794e8TfbtJtdfj1qN&#10;7W6TfbqI2Y7NpHLKcLkg5B9MHHSuW8c/Em0inaSMpMqSgOu7G1gORk98846dvevNfif+0N8T/EFj&#10;J4Z8DfBm48P6Tb7RbvbzQ+WsOB8oVcbcA8qBxghd3WuFsbkNaJquseFNbuLjdlpmTYfvfMh2NllP&#10;OPTkZHWsPqOIiruLNo4rDy2kj2ST4ha9rGrvLNd2hjnXFv50Bdt4HQlBn8vyqJ9Q8TeINV+1+HtM&#10;F5HbzPFNNeW8dtHnb6N8+QO/HB6A81zHw1/aF1hJptP/AOFPXcMf2PZFc3BcHIH3jvdjnr3P0rZl&#10;+Kgvbn+0L/w/qiLJIHnslj3LICvGBlQuCB824fQ0vquK/kYfWcN/MjobjQtX1fSjq87aeZ1tfKls&#10;7fU3lC444ywUMSnJAB69cmuf1/xLeQ3snhi91uSO8vpkFjo+mQtdyushVGZmTJUhWdsknJXGex37&#10;r42eBNGsGtLDwneW8kkLLvNuphim8xt28K37xWzuDcscjIU5qDwT8SPBhi3WUt1pt0YZHkknhjg8&#10;5hj7uHO0HO4bucIeORWf1arf3oNfI2+sUXHSSLWi/BHwn8P7W3g8Xa9fSW+0SXGl2a7BKcfP5kq4&#10;ZhnngjqRkgVHqXi/wJ8Pka91Cyt7WOys0gE0oXdIwTjapyWGflLYAy3GSMDnG+Jvg67Ev9sX2pR2&#10;0pWWaKZmzITzjbHu3YJ57deDXMSz/B9NTN5ZQT3s0MoljjvrJpIzyTtBkBA9cDg9+wp+xrx+yyOe&#10;nLW53uk/GWLWNGtE07wMzSXlw6GKWRI9iscKFXqNxIPI5J4J7dDaeONQs4lBh0yCSKXLQyTjAVXz&#10;hiDzuXI49c4ry/xN8dfh74NtoZ/F2uf2fHcEQ20ckqvvbAcZ2fNxgDnABX354fVf2t/gpb2UkWi/&#10;ELR5r51AjfUJTGobHUqqn+WPalL2m3Iyl7PdyPoi/wDF2r+KIn0vwlb6fJJMzbWuMr8uOeSQox+H&#10;rzXKeFNU8YXGgXHg6/1uG8udKkZI47eaPfBb7lAOA2cgkcseFX5Ryxby/wAKfGbw5Do9hc+Nfib4&#10;bjsblftUI1C5K723ZAAddx6jBwB05BFdT4P+Lfwz034yaN4n0LU7W8tbpZrS/NuxnhlVxGUzt+VQ&#10;JMMWYdIyp4YCsuSrtysuMob3O4vNPmkhnm1nzVtbJd8KQ3BMkr577lyRkj1xnPQcR6TrvhwXclxJ&#10;pLW6rcRxLeTIVa6IdsFDJtyoJY7j8uB3OBVf4pfHn4deCNcj/wCE31BYbeaPzWsdP0rH7sZxlz9O&#10;5/KvM7jxb+zl8Q76XxnPqMNvDaxiO1g1BpY45cjoYI5CsvXJLDAPTmp9jPez+409pHue3+OrbXp4&#10;7WXwz4Ws5bvYywR/eVST97JPJ4PvyeornvBPw18ReHNZvPG3xT1j+2L5Y9tjp8bbLNWYHhsfM7Ke&#10;Oir8/TIDDi9O+KngrwJdaVoJ+KdjbiG3CPHcyPuDbGIIDMSAPlbaSMbiOoFYc37Svwh03X31K/19&#10;vP1G78ltT1HUpWknDjZm3QbmjjxxkBSASVGQDRyy2sTKS7nrmqWqNP8A2j4a8MaNDNJJ+8sYIXZi&#10;yj/Vjj5j15GOT071T8VW3i3QLlbDUV0t/sVkZ7iCe1WNLdCx2orKCX6EDknHXjBHmviX9uD4SeF/&#10;EjXunTC6vIZlEV1NNtihZcgmNccE/wB7AJ79cVW1b9oH/hp+eLSfCXiDTtM1R7eZ7xppl8nYis6h&#10;ie5wFB45Pbir9nKOrIc10Z2em+K7HVbT+1IvEUK3ybXjgs3ZmCAtlcyEDndzt6gDpzVrV7G61sQz&#10;wTXwhkVZ7hNsQR8Dod6llHsCDwK5+4axvNA0nwl8OZrLSZliDa1eNeIY5HITJV926QnrkgAKAMgC&#10;pvHGsaB8G9NtJLzXmvLi6GyK4nvMrcs3QKu7bgn0yecc1EormsjSNR8up0tl4yg8L6Ouni/09vOz&#10;sjknZmiX04GSAOBx6Vpy6lqFvFby2un3H2cr+81S+mSEQsy4DIAMk5bpgZ+bt1wPC1zq9xp//CT+&#10;LtPtNBjfmBNoWRtx6kZ4B9Op56cZ37LxpZ69qkmj22r/AGqSBlTZCrTeVlf4v7h/A9jnpjKVom8Y&#10;80b3HJrnjWz0e617wtp89w0cksFqd+RqE3A3HcpYKP75x07itjT/ABJdeONGXwl8R/hvHZvdQiW9&#10;kt8sjbMAMzABd7HJ2rwPQDFQwz6j4euo9Qt7jUl3qpeGWd5FUrnB2MxVc+3UYBzWXo3i250CxOna&#10;S194g1a4naV4LqaSWVY8nDYIBC44A2gL0ycZqObm0sTKMo6m+vw0+H0Ph/7VZLNeQxzNJ9hOoO4j&#10;3KBgIWIwBn5RwCScZANcFb+GtS+JF7eL4b0q38O6dp8xgjlvNN23Fw6jI2K2MrnB3buma6bT7HxB&#10;rN/9s1nwlLoFw+Y7iaWRCAg5G1N24t6ZXHv2rStdG8UQXEhi8QwPZxjkT2/mNKT3527efT9Oo2iq&#10;kdjJzhLR6GL/AGf4b0w/2FrXii61a+2hTbWuRJHgDI/dAbRnnknjqeKNU1mx0eZtMmsmhcKvljzI&#10;+OOOQTuHPf2rN1z4R+LNXEEuifEuzsTHcNM1vHon+ukLZLSHzCzgejEgDgDGKr3/AOyn8RtZ1KTU&#10;3+IklxcTNvkC6axVT3CjzPlX26fStFT5o3kQqnK7IsaPBpsWpXHiPxVdC9kW3/0KPYMRSDuRHt5P&#10;A3D/ABrqPBnxM8MaP4dXxV4u8UW+oa1czMsVhYxvEwHQQKrfO+M4zzuJ44rn9E/Z38R2bLaeLPGC&#10;vCinaI7URvuyOPvNgdehzzwRV7WvgV4lElvF4Z1K30yOzmV4Zlt2lkbDA/e3Ky9MZyfpWcqbi9Eb&#10;+0jy7lHW/hT4v+KviaTVNf0zTdIgmCKkFupaWOLBPLcAOSSDyRwACQK7Pwt+zh8FfA6Pf6hbJqUz&#10;bRHHfIjDd6gAD9c/hVbxXrl5Y2drHrFpeMLOFEmnaZVWVsYLEDAz3/HHYCuo8M+EZ/HHh2HxJqVt&#10;eWdntDWscx2tIM/e4P3TgYzye46VX712voZXp20Zz+reGvCR8y0ENpYwFsNDCojQjPTtXLavrXgL&#10;Q9Okum1W1McUbMyKSzL1/wA/jXd6/ovhvTLdsWsd4Y08rZPJuUcdME4FcnoynWNb/snw/oOmRKse&#10;+4j+zq21fXFaRjLqTzRUdznLbXdY1TTpNX0bw3Jb2EZzDeakPKDt32J989c5wAR0Ocioo/EmsT/J&#10;daoyxqSFWCIcj337v0x9K9D1TTr9n8m/a3kZVwq7QABjjjvWM/hjT7qZjeafGuOkkZC7j+FHs33R&#10;PMYOkJc7WiufE9zd+YxbZPbw5j9ANirxj6n3rQm8JaBdYe4tI1DfxqwVvp/kU280Wy0uX7XHpayY&#10;4H79v6GoD420i1uf9K0iNpI2KLG0x+ZvQc88+tS6UfIFKV9DO1jwV4VhEk5kkj29UVzz/wACpqeA&#10;vDzPut9RnjZW2gSLt/RhXT6JcaJ4m0dr7VfDcdrudo/s1wu7cBxkjGBn05pustpl28MUCSBoFxGY&#10;0K4xwB2yKzlRp32NFPucRqNrp+iXKwXGsbt3CsIgufYHGM0+40C8kkWWw0SW6SSPc0sUsI2nP3Tu&#10;Oc9666+s/CV3btFq95Fs2YkjmQFfp0P+Fc9q/hjToin/AAiviZbOPncq27bT9MMKccPDuifaeYfD&#10;j4zaB8TbC/utCs5oprLTTO1jezIigMuMxsThtvHHynOQBxk+l/DS4vfF+h2c93dW8kUcMssR/tSL&#10;Nr+5RmkLbGEYGDu6k/KMjGa3fgX/AMEL9U8NyafrX7Qfx8js7Cew8vUtN8JsTJjJO3z5AF6kD7h5&#10;7HrX3x8HPhP+zH+zz8J9a8O/Cz4ZWsLWLtaRaxqDG5vXAhjLnzZdxGXZ8hdo5wBgYr6T2yjHzPCl&#10;hqO6Z8KaJ+yZ8ctWI8Rab8Oblvti7pLhmES3CncAcs3KnsdvIOe/PXeIf2PfjlHJayR+F7ZVtUjD&#10;fY5id4A4XazcheRnggd8Yr73+GGv6J4n8RalrmoLDDYzSTx2Nu0vykx3EoZh1P3WjHXpXbJY+Dbx&#10;iWt4Tu7JIAPzxmsZVpRdgjhqfc/KrxT+zz8eYraC8u/h5q0RtY/J+0W8MUhEe5n2KiklVDEnCgZ9&#10;u+Nc/DTxpb2UviSX4Z+JLq5ZdmbzT5FYABQAzMg+XHHfAHQ4r9ZbrwR4dLs15e2ojKMfJt5QSB/t&#10;HPavnT9rH9vD9gj9lPTLiHxt8UrC81psiLw94db+0NQLZHyskZKRcHI81kBGcZPFOOKkugpYOOyP&#10;hHU9PbxZcraeItKmtVtziSOTVFlIVeo2lMgfTofUcVyvxsXQNP0u1ggl228moW7bVYlWUOFIKgbS&#10;fYED8c074+/8F0Pijr6XGn/Av4YaH4N0+4XbDrHihvtV7670gUbU+rpInuK+OviP+2V8YPirrLa3&#10;8SfjHe6tI77/ACbXTY4lVh0KgBQBn5uAPpSniuaOxVHBSjJO59cxPbwXn9nvoGkwxq4+zlSY5HTq&#10;CUfjGR6c/gc0fEGoRWFle3Fj4T/d2dt58hswP4HyXdU3Fhjg428c54FfH/w9/aW+KeiXc8WleJpr&#10;qKSPfNa6pboyzRhtzDOcg5HUYJ7mvqK38bN8UfAcl/Jax6eW0mZ447fUDsMzoNrDeOmeNvPQ9a66&#10;VT2lO6OWrhp0Z3Hxal4Ntb3Vo01a3877Y+xbi4VWlxDHgqrtnrz16cegMa6vrtjpippMMj7opXZW&#10;C4BVgpPOcjkHOee46Gte7sdLvtS8QLq0cSiG+VTHNeuVkDQKACMru6ABj9MDpWk/w60W6tPLtbdV&#10;tzDMWt44YpgcvC6jdvJHPHODjP1rTlkYuST1OUg8TefetNJoNn5nUPDNDkHOGJwuR69j9eldE6fb&#10;1F+pW4diWd5ISqMdxyxIyTyM8gE57da3vB/wL8a+MlVfB3w9a5tvtDCaR7f/AEdR5cny+YJCgBIH&#10;zMQM9wOK6m2/ZW8faLo6vPovgvRybgyy2mqaz5c0cS5A2mBpA2RjPJJ7Y6VPNTp6ykivZzq6KJ5f&#10;4hQGRVivZVY4EciyMGAx0AyPT1x07Zy3TdL1PUbhb25hm1C4y2cTjcq49iccD3Hfmui1T4c6NoGq&#10;3Vp4n+I+iqsIVoWsWaRmVlG4bDCrZ3A89NvTnOM/Q9C8Mat4ws/CWja/ZvcX1wsdul3dLFuZxw2X&#10;dMjAPOOSQMEkKcvrmFjL4kH1LFS05Ae5lvoJrydWa3VcSRveRMqH0JIYD8x9KzYL6zuLSG022Ygk&#10;ZuHuECsMkYcKfyB5/me68X/BC88BwRXM/iPR51kljRVk1OOBgeoVQ7KxYZwEK7yMHYKwrzwrJprJ&#10;eXPgxlkTBaW6ZcNk/wAIdD6Z6fzrenXo1o3hIxq4atQ92pGxgeI9Z8Fm1iX7ZpbXH3Y18zO1P4gA&#10;RnP0bH1PSxY3miaZBIbHSftPQia309vlb0LBTu/MVNqFvMGXUv3cKqSXj+xMjKvsSVwQO44PpWXH&#10;430yxE1xZ6rMdr8SJdxDcMjjBLE/jWnPHuZKOmzLFxrSy6jC9hHqMjFFPzWZCx4PYsSCAOM4pNcm&#10;1LWopydNYxwyfcuLeJQ+3BBy4xweRgg/XqZ774q+Gn04T3d4rKzKJC14CUVunyRrliM+hx3pP+F0&#10;+GWdNPt5pJLeMMFkFjPkZwAcqVznp82cY5xTjWjtcXsai1UR+n6HElm1zqWg6pFDNn95ayDBx6FQ&#10;Bj2BFXLjUNAhvfstpqF55YXcsF7Ay564YDec/pVVfH+i332ja2rT267TGkalAzE4C/vYycE4Hc4O&#10;ODVyPxP4WsYlmTwJcKNo3u024qD0GMdeD1A6VpzR7k8k3uiSbW7fT4JFMMMn7kP5lrCxZMcfMyqc&#10;+hAPTAz0qsddi8XaesVxfxyT27mZI5L541ifGMhTkKSe4II/EVcufH3hWGxzZ+HNYkaRB8vkgcdD&#10;jaBx2HHaqFr4w8JNeLMfCWrssbAyQouQcEADvjIz19KXuydiVGUegmm+G9H0u882ea13eWuFW8W4&#10;Lv6jB54+tF09nNqHnTWk0218Ca3sztVMDA5OM4/rVvVfi/4a0SaMSeF9UjhuJPLs7e+gXMjMM/IP&#10;vFse49wM1iXPxJ0fxDrF54Wt4La3voUR7q3i0+dZIUY8ZDXYUMfcHquR8ykz7SlHS5rHD4mcebld&#10;ixq8kMcUk+jaPeXXncKtxbzINvfkS4+pA6dMdC3z7eL7Pcv4R2wKqmTzL5jGWA5xkjqfYmqKzaxY&#10;yLp62sttZMx3XGy3T5up2ku2Btz09qlttAs5T9pl8Tw+XuC2632tQoAwPZVyD6ckCqVQjl0umXr+&#10;x1zxFD9v0rR9NaOFN8kluAFVSeNxbOSCccHn+WfeWd9awG/1Z9NEscXySC+TIJONuzAYk+m3getT&#10;33ijw7Y2zCXU47i42Ki/Y5kKjOOwRgfw6dCSeKrCPRNTgWKS7mt513KssNruj3Y4y2zB5PUcY7Hm&#10;nzak6W1M+HUdK1kxyLpNx5iSbZo7O8fLKemAIid344/lWstrc6gV03RoJd0a7kRp3Zsc5JKgM35f&#10;pUNt4a8S3U/kWGuahGG/1sCyBB064Cj0z0+tXrHwt4z03UFa38StGzMo/wBJvo2Q4zkDPK85HzEd&#10;BwOM6x13RM+X7L+8jn0jxOtu1rb3tzCqqhUeXcEFyQG3KgJ5wCMkZx2wKhl8C6nBbeTewLcRvjzG&#10;e3mHy85Y5Zs4HtjHHGTW3d+HvHFzCtp/bVvKqcFEkttwyc7d2VyAwyMk4Gau20+uadpMVr4g8Q6X&#10;Hawsu3yLiKOSVzwBvAbJ9zkDqT2NOMOzM1OV7JnL6HaWDPJFptpY3KDOFt4ISBzwRkNnI75BrTg1&#10;bSre7WXyo5JOI4badJGXAJ+7tUJx6gj6jBq/Br/2+9J0XT7fUHQgMzSRSDdnbgkDPTjLbR+GDWxo&#10;E2t3d01rqF1JaNbys6W8KoVLt0BcuQ/TsCFHHHFEeUqXNbVMz5hpX2UsmkN5nksx3Rxxb+nC7mJI&#10;LYJwDwOe9JFYCC5l1nSLeO2njxJHD58cffJkALA/eBPHJPp1q6/w1vXnbVJ5rpjIv7y3t5opWXJy&#10;BtwSDkAleOW9+c9dJ8V2evTW2paLefYpD5StFawx4bJ+XHl/KOcdc8Z4rOLdw5YvZm1Pb6pc2Emp&#10;/wBm3n31LXkcTzrsA+8doYKSegDADnjqaxLrxTaRldF1LxLGsd1GzQrfTCOIy8/P87gFh7KD16da&#10;nOgabZyX0F1LYebbwjzxe3ymfcWyONwYk9OnbHIxXK3F9okzeX9vt9q3AVd1rMcLgHgKuOfc4ycn&#10;tVSlygo80jTuZbzRLbff6XY3lusmVu1kAQMWPKjB7d+Ofzp9u9tqWoLe6j4YiYbvJSS31MfeHsFb&#10;A/LpjArkNW09zfTNqT3MiMArXlpPKEAH8Lb1Xj1+8PTFdHofg/VDoI1TS4biC3dvL3w/vn6Z3Anc&#10;wH5fSlTnKTtYqpTjGN7liGDXLl/smn6ddRRxwsqtZ4fzMEnDbVBJzg8eg9M1l6ta6Ho9ytp4ngt7&#10;K4kjYqL792WI6N8xXIHtnPr0ra0j4ea4WbWpbu6k/d72LBOfm6kkA+h4I69eoqx4o0+/haK3lEdw&#10;8SsfJihkkJyCctgP24z09eSTW8Y63ZjKWlk/uOPgKQ2Ult9p+0SbsqwtpARg91c5B9zn6Crsei/Y&#10;7c3ovuGKpGktkqhmJK43Fif4h26+ladrpN1lXvNIk2RRxiZo7g5bqMdGfOOSAvP14FfVYLREkdpZ&#10;vJS5VY4Y7lQ4J5L7dis2AMcgHPr0otHsEZS5Snd2/wDZLbGhs47hQDHBcXEcUjemFJ3YPsDWfqQ8&#10;SWdtJLfQpDH5xENxuV0B9Mcc1Z1PXpnj8m51BYd25oVt7dFeY/wnc2cc4znn0wM1ShudTYJA0kzS&#10;RMzWpk2lAP75wCD+B657YofLLRMqF1qxl3NpGo6erSvLcSW3y7EsXjPOTlvLHP4/hzUU22babXSL&#10;Z28sttupduCBwDlfxwfpkdRc1C5gs4GN1pt1PM02bia0twznPXAzz26cj8TUFlrZhlzF4Ra4VWVW&#10;W7mxIcg5LAN9OB71PL7vvM0hU96yuUIFkZ2S+sYVDjapt4zhfof8ioZtNislkM9vhc/6xfly30PT&#10;it9bvSYNLku201Le88wFmjm3NGBnI254Hrx9BWVq+l3OtyteqFkYLt85lKvIOOPlXGDk4x7Z5zUy&#10;5Y6bm0akuuhn3/haa8heaW2tWjztjH3mVsH+8eR2xj/CoI/CfhWFleVoA7YG77GseDnpuB5Pv1+t&#10;aem6M+nTNd6asO3dt8trjBQY5wDnd24HvwTVrU7PSV09Um1dlfd/q/PCKRjsSQev/wCo8VPs6e9i&#10;/aVNkzH1Lw9ZwSLEIWCvH8rNGFXjkYz0+mT9elWYPDRkhMqwrHu+X/UDD/7pJwfyPNRaZpnhXUU+&#10;x3M8zhZFTfc3iqm84A/eyOF784PQU2XRNI0OeUXUsEUgYLCv2qOVFUddpxg54yckDsaxq1qNLWTR&#10;0U6VarpFNskvPDWmCFmvtRt18sbWWSRWI554GD7fr6is+90fwzCizyqrQcbpF2CMN7g9OlV9U8V+&#10;CbS8nvJtfsYVK/xXUa5PXaoMmD6cA/4ULT4geC9da6s7DV7e6nt13TbTlQvplVYH165rCnicLW0i&#10;aSwuJpRvI7H4bfDvwr8R/F9vpl5NL9llMhb7Kis52qSoUlSozgDPv1r0jUf2V/AcRjgj8JXEjO2N&#10;7S5wdh449+2T6Dms39k+90Cxl1D4hvdWvl2sMVtawzXKbJPMclnjP3gVWMryOfMx9PZk+MGl29u9&#10;1q2n6dstELyXkl4qReXjLE7shAPUk9vSvEzDEqNa0Nv1PVwNKXs+aZ4zpP7E0U/ipbyLdY2Kje1w&#10;ijzMNwVXpgHJGTuwOuc4r0Dwn8J/gb4RSbSPAngTS7VUmlgkaGzQySEN82XI3MCT6lQRivN/iT/w&#10;Up0y41u38P6d4YFvo09xs+2B90hPGG2jACjrjBJ6AjpXYeA/iX4Z8SzL4j0vxtb3FuI2muodxVnc&#10;hlUbGw/HPUDjr97B46lapUilLb8zrjGMWcj8SfAvwYsNftm1HwNZwtaszR+R+6245x8mM9PwPNZ9&#10;z8Gv2YfiDB9uvtT1LT7z7YbiGdbwkxSdDtDgjkcZPbPrWp8SLL+3PDkevTT+dczXUcNuGYDe7vjC&#10;jA4Uc/QHvjNzw78I/C2nWccniLX1DMgJDNswP896KfLGOr1CXM9EZerfshfArxfbfatT+IniC5jb&#10;J8xrhMZPXkKOe1N8F/s6fA74RX02seE/H+rWkM6yLI3nxyT7iVIKkqQOVw2c5CqMDANL8Xvij8Mf&#10;CPh9PDHhi6kmumYKkduT1yeOeST7VnfDb4KeOfiNc22t/EIyeHPD6sJPscjAX14MDgJ/yxU9Mthu&#10;OFxg1pKpHlvoFOL8zoNI8B/EnWXafwb8ZLm50uSby2utQ0lXWMA8ndu/enH8I2+7DJr0eCGTR9LO&#10;kaQXhU8yXDMPMuOeCTgfp+gqfXdc8LeCdAkMCxQWFhbEWtkrhFVQMBcnnr3PX868F0/4z/ED4p62&#10;uj+FNSsLFrxmWOWO48zYuOQdo4Zehzgg9a59HvZGvv8ALuexS2jFGlWcrJ/E0nb86x73xpomlwLp&#10;1xds9xNKkUKw/OZZCQAigfeYnjA5JNcDqvg6HwtpITVNT1qXUJdyNPbSb2upCD0iUMFUDnJHGBkk&#10;nBxfAvjfwZ+zv8S7Tx7rui6trGqeWYrW11u6BCFhhjDHHEmJCvyhmDDBPAyarmjy6MnlZ9efBX9n&#10;q+vIY/FHjO2kj84KbezkzuQerDp9BXo3iDwQNH0adLGTD4OxkUDitjRPFN1Po1vNcWJtriaFWmtf&#10;MEnksRym4cHBOM9D1FYfjXxhIsD2rbftG3Ecat936msPiluVHY8xg068s7tvtliT83+sc98+9NvN&#10;Tt7RpJLyVmDZBGP/AK9Q6hr93JfSveSC4AyNqnC7vTp+nT+VcJrmqavLdPPfapGypny4YYdoj/E5&#10;z+n4VrzdAt1MbxJNc/GXxJceG9Oga18PWkvl6tfXSnDMuCY0P8T7cZGRjIJxlc9j4r8feIru3TT9&#10;Ji8mxtY1itYox8oToPxrzq98T6lpYmvJLy3ht1OZFkk2s3cYzgd/yPBPbzTVvFGvXt9b+IL/AOIc&#10;em6PdTx747XUFa4aDcA2xUJGducDkZ6iqe3oHoevix8VMHa0s7i4DKSyxqXG4njdjoM8Zre0Gxh8&#10;E6Y5uGUalfKp1C4VjliOirwBsTJA49zyayPDfxh0LxPbRaL4ZecWNvaKpuHVtyN93Y2QST6nPvzU&#10;17rWhRj95qCSSFsrC/y+/G7PHap5pS0Qe71JXlF0fNE8hy2WZlJUVT8STx20DFfEcaztzFHFb7xn&#10;35H+exqrr+q3z262VkLe3YMS8cknJX8KzU1vSNMsftF1H5kvzCSMSKpU46qWxn1qfeRXulq00HSP&#10;EEEuo614ju7WKBN2yyVd0p9TwcD8QazRe+D9Jdpo4LqSdmLNcueT0Gcn8B1PFZeveNrWCFtMXQtX&#10;HmfPut7QyZbJ+9s3dvX1rDsvG/hmSOaI660L+X5nl3VuU2qT15U5/Gj3pdA93Y68ePJhJ/xL7mTy&#10;t3dR1qeLxhe38SxRXrCTd91cLn6jOfzrn9J8U6JNHFBY6lbSNJysk0yDH4E/4UzxG2qaavnabDZ3&#10;jMvzeW3LfiMUrSHobGoNrTyqRF5okY+cZbjkfQYOf0rIudY16OQxx7vlOCCvT9KxLHxj401D7Zo8&#10;PhtrTam6G6877nIIID/KwPKkZBx0Irr7KbUL2NWllj4jXeytj5u/BJ/madpDvE9c+IX/AAUd+IEV&#10;hrvhTWvGvg21jimuBbyXXjawllu8zMwKLbQOQoAXltme3oJfBP8AwVv8F6L4V17RPif8WPB9uZpp&#10;X0+10HR9Qv3uWkkctmRraKNCMJjkjbjocgflBFNfCRgbCzX5f9dJCxI/M/0/KpIbzW/sa21trKqV&#10;bchs1WFs/wC8qg/rXrRly3s73POlGL6H6haJ/wAFqfh34MljttN8E+KPEjQvdRwxQQpYKY5ZInyr&#10;K8p/5Zt1AOCa5H4j/wDBwP8AG65tZrb4afCrw/osJ+W3ute1iS6kTjnKoY9xH6+9fm/JpfiPxPqU&#10;Vq8lxqN3I3k26vI0kjMxGFGSSSTg/XHfgfQfwM/ZL+PHgHVYfFPizVdD8H2cKyedfapcWouIGwcD&#10;J3OuTgZGCBmlUqe7dlwoo6H4o/tnft+ftJaW174z8dePtW0V7eNls/DWly2OmyRlSwbECoHK5Hzy&#10;ISezkc14roOm/ErxWJ4/B/gjVbhzJumazsZZ7hiMfx7WZTwT8u0noSa+qrnX7vwtbQjxX+3/AKnZ&#10;w6fl103wjeTLbzKeSyvGyoGJPQo2QMZHbL/4aM+EMd9HcaZ8Rfip4mnnLSw3j+LLi3iJxwjFJEDD&#10;I68HngngHh+uQOiOHl0Pnd/2c/jbqTpHa/CjxKsi48xG0WdmUH1yv8zWhF+xN+0etm15D8B/EyvI&#10;jCNmsdquc+jdK968UftM+KpNQ+2S/BKC3vpbNG8/xpfzXdzLDtyjI92/mFccjbvB/hqjrn7Snx38&#10;VXsWmeHPiOIo/KH2WGx0grNIoTB3RR71B4A4bjg8Vk8dPZRNVhe7PE/B/wCxb+0/LrrXv/CvFRbe&#10;N47mOfV7WOVAVPWN5A2fbFe7eHPAWoeC/g8uieOPij4T0+OTTyBHa3zXVxuZThHRggjYKeduQCOM&#10;1w8I1/4qNY6R4k+KOqapHC00k1nJrKmSCYliG8oGaRD/ANsl4XaCM7hGfhv8Lj4Wkvtd+Juj3U0E&#10;DLPZ21td3d1BI0oXc8TBFHs5JAzjGa0p4jGKPu9SZ4XDvSTPSvFXx9+AukS6itx4ik1Z1vEkaOyt&#10;Uj3BVj+YMFGRw3Qn61m+H/2zNItfFC33gL4a3Ekl5AiWN5qnmSRDZvBkG4FMgOOVPBXPBGaz9E0/&#10;9knwnAs2i6f4y13VLVsebZ2tjpkDxlsMWETTTx55HVuvOOldR4d8d/CixjbUPDHwl8D6P5LMn/FW&#10;TXepeYADw3mqkRPIxlPQ8dar21SUbSq/iL6vh6avGm2UNd/bp/a5+JPiSXw3Y36pHHGpaS31A3DR&#10;qmGIBg8xicZHQr1ya4T4gftEa2Lqe58d/FfXJfMs4/8ARYY1ttsgPKsilw64/iwrE+vf1L4MfCb9&#10;pX47eHZpfBF5pNr4feRxDE2rCzsrWRCwPlxW0cuODgEKCRgFgOK9D+CH/BKfwBrWnaf4n+Lviq31&#10;Jr7SrS+Sx03T/s6L5sYcq0jvIz43KCVEXXgDuLBxqWcpmf1r2enJY+OJPjjpnjHXTpnwk+COqXeq&#10;XGyCyvpNSvZJBkYxHmfaSTk4aEkbuDwAPZvhH+wN+3J481ezOs+Dm8OW93Ir/bL1mXyU3AlmYnK4&#10;OGIC7vl4UnFfob+zz8Gf2fvhdYOfhD4C0uG4gkms7i5hiDXG5X2ujO25xkqG2kgEYbHzCvV49c0s&#10;FYrnyFZThVVyzA/7o6V1QweHjql95jLGzlseN/s//wDBNH4NfDPQ4bnxpri+MtYaZbiW61i13rHJ&#10;wPkjcEDpz1+te4XvgXT7y32XWn2cwiwsSzWcZVV7ADGAPYAV5L8S/wDgoj+yT8IPMsdZ+MGm6hf2&#10;0jRyadojfbp1kDYMZWLdscHqrFTXzD+0r/wWE+KzaY0fwk8E2PgHSZdyJ4n8ckTahMQASLexQlQy&#10;89WkJVgxEeK6IyjSjaLVjlnGdaSck2fXPxg0X9nLwJo//CbfG/wl4JtbNG2x3niCxtVVm7qodcu2&#10;Odq5NfIXxq/bK/Ygln+0/DH9lZtahg/dnWreZ/Dmm/MCAA67JJMHjBRQeoY18F/GX9r7VfiD4ok8&#10;Yape6l4v19l8v/hJ/Gk3nmKPn93b2oPlwJuJIHK9fkBOa8k8S+K/GvxDv473xL4hvtWmt42SE3kz&#10;OIIyclEB4Rf9lQB6Cs5YiXQ0jhIdT6++LX7ZXh271BLvQvBHw38Mx28zrJBbardak8hzk8Ksh6j+&#10;8Aeo46ZnhP8AbL8Oa5c7tS0fTdUjt7RjM+h3FzbyA57xXUe1gEH8IIwOSK+QmszHFiSUK+7DRsuM&#10;Z9/Suo+AUlsPiXBa3Cr5clvMHjJ6jYTx79sUU8RNO90OWDoy0t+J9y61ruia9pD63ot/LbwzaMk8&#10;C6ayLMGALqp8qAc7ioKls9skcU7WPDGm2001is/iBnuGj3tLqYJKo4C7kKrjg+uAD6c1yv7PFr4F&#10;174a6LBrdjGzLZ3T3DtbtgsXQR9uTwfWur0vx78O/EUcaL4g029kh8OSSPZ6fYwGSJiykoQxO1gQ&#10;c5y3GMcmvYjKnJbniVaNanJ2TE1PX7nR7W50DR/D8htoNWS1kubvylYybWwEfLEDbIvA4z9BU2ga&#10;emqWqi40Zlna9a2aaSaIHgFgRlm5wD/CDx1rX0fRPAknhgz3FhLcXL3lvdm4ivo+I1jjTBKnC58v&#10;ORk56kZ4fZ6FLouvJe6Y+nr/AGbfFrpZ58yb5bd0zuWRWAy/YcNjqK2UbanPL3o6HnPx3+Htzrvh&#10;xPFmjQotxotx5u1riKJmXaGeMIu3PykEEAjnAJxWbqGvWWqeHovin4BWOaC3vIjrnk24imPyKNso&#10;C8IQAmQQN65yd2a7zXvBviOaxvodCigZZryIz2rzTyZV5V2nCuVIIHcEnGD0Brx34r+BtU+CnjuK&#10;01G10640HVZ0uGnNk0a2ckjybocsRknYWX5i2AMYwa8jG05UavtFs/z6M+y4exVHEYd4WrrJapd1&#10;1Xqz6B06Pw/rvhqw1mz09Z4Z4Q9uWiUEbjnBYDI59z6dxU2m+EovEk8dqVfT1h3ZZroqhwO5ibd1&#10;9RXkPwi+HfjPxN4q1j4a+CPDN9cfbLU6lpV4mnFlcGIDeWYECItgB2IUNxnLCvpfRP2Gda1xJE1/&#10;xBaWPzYiFrYBmXAxu2o6Lz1+8Dnk88130K/NTTaPm8yy36ripRg9N16HCX9ho/hHRll1HxjYzBsp&#10;stwt1MTu45kXcvsQQcYzXIQx6JrmrkWeq6vmQuU8mzgRCQMsSfO59Omf6/V2k/sIfB/TLK3F54v1&#10;i4m+zRi6mgmRVZwPmYL5Z25PO3JxnGSBWjpn7Fvwc0uM3R8S68ytwsaTQIRyOD+4PB78E+hHfXmU&#10;tbWOP2MorTU+TtT0jxdCQ2la9q85hYowfVEhbGeoXJxxj+VAN1MiPrVxfyXkEjLObzWHy2Pl3Aow&#10;OMevcY6V9SXH7Jnhx72RtF+Il1Z2/mZWH+y1Ynjqzq67jx121zN1+yf8T11Jf7C8R+HY4vL2veXF&#10;1cGbI4B+WHj16nHY8CtYzhvczlCs7XVjxu3S82Jd6TpEdxGrL8t5MMBtoxy2/cOTwRnp7VfuNT8b&#10;ajfw3Wl6CrQQrumt5LO03cnon+jBlHPYj6GvTNd/Zi+MV3HNZ21rpE2ApF1Hrk0UknGDjKENkYyG&#10;AIPSuXi/ZY+MmlTR+Hb7w9eT2oXznn0++IUMD/q/9Ynb/ZwfSr5ovqY8tTm0icsniz7K/wBmPgiG&#10;4C/8fDJfJtZzgbmVXXac9OBS6ro/h7ULiS60zwakjPzukvC6xEgDdt2PxkD+LPX1JPXxfCL4k6T4&#10;Zmvdb8Malp1naxr9qvm0RlyAMZDkKenXLH05rnbC30maKSTTrxr6GZFX7RCqoY1wQFdCzcDoF7fp&#10;R9klRfNszO0XU7az0W8uZPGGlW8kgIGNQmb7Nxy6ryM9goXHfty+/wDEGkPqsI1P4zRXlu/zyWqX&#10;wuJD3OTvDDj+Ht6AVcsbmz8O2klla6FbwoIW+WO4iVH4OGIAJ9akLWkbLp95NpoZuimItMmW5wTI&#10;jsQeQFUgnsKjU0lJdiPV9D0y5tzqXhvX3vIx81vB9qWJ7lc9i27p9cfyrNe31P7TcR6hDHbt5SSq&#10;txcSSkAEfeJjIOAGHDHGcggitZtIkvLi7OlaNuiWBT9q+zlgOeA4Emc8HO5sH1NMh0nQmWUaXYzN&#10;dyS8yXWEUk9SG2Pj6ljknHTpXxbEcziZk+iaJfaMwh8S6auxWbbcW86qW/ug4GSx+nXmszw3qdqP&#10;tCE31jceWqQwLJG6j5iduVkZhzn16AemOq1XwtNpFlDqEEskMkilLi4t8hoGzyGkwvB9QwI9KzN9&#10;1Lpz315qO+3hcNJdTzGVI2bvncwUZGCAACQSB1JpOUZClaURttcy6sjaXqt7NGlu7Ohh01o0HQAt&#10;ICJG6Yw2AO2D8wzdbt9D8NX8Wp2MWqX/AJ1vIklxHqki4QnBjCiXI/MY4/CS+l0eCFrmXxF/aFlM&#10;u3ypNSVYZOCQAGjXPXGMkYPYc1SaSwW+t99rcLCfkSzSbyxKSOdrZfcwHp16dCarnkZxguaxMZbS&#10;4uNulLNpD7fu/al3KAeJAzyt1PQYUgY57DZ0rV9Rco8njmzhDZh/fTQZuWweSAu1iuTy2enUdK5q&#10;5t9Y1zUfKHh0zRx8SechaTGMDOCONq9x2zUV7Pp8FxNaz6NDHH9nXb5kcioMkjrub0ORj/CqjK5p&#10;KmlqjS1DRfDn28HUPEcE5VyqtdahIYpe5VOQuMdcAD8KjtbTwDO2Lfwxo8MkIbcskkX+kf7mGIB7&#10;ZNGnp4N1iKL+00t7HyZVWS3tZI9zY/iO4oQMdz04zVdPEfw2tb/zZ2ZbeP8AhjjEjuemeCQ3fnOA&#10;elVez1sTyycerNGHxX8O9M0uSLS4Y7W4WT5odrna+0cjYG46cg56+lctqvijw2Ar2LQw3Hm7VaOx&#10;uJPNLdc+ZEoU9TwTk8Cr1z4923jjw/JfLB5aiFvs7eYf7/zIc7T2OAfXqasw65qGpW8gPiDUreHy&#10;mOxdJlfzeeVwBnHJycnHXp1nm5pWuV7Pl1sPgnP2GO5sLOO++Xe/maW8ale2GGDx7Y981DDD4l1S&#10;diJrfTcrHEq2kxjhPIycyHcPYgfN6DpUGoeONURnSTw1qk7MViF15aWysoAGV81S230GQPaqniPW&#10;/EEZt4bDwq1rcTZRpNsTk4HLNtTj7pPzde1HNT3KpwrWLGvfDUx3m837ag9upd41jOckdMlfu59P&#10;T3xUUvgCw06xWTxH4evLe3biO4lkSGNvbcAxx6nGeuRyBWelwLJSq69JPPbqSkEEswypHKrsBCqc&#10;88AVOI9H1a8SC+0axEsarLtuY0k2r2IDYII9e4qPZxlqjTmqW1aRRe20C2uXutKnsLhopf3O28Il&#10;gJ6YbChjnnOc49+KzfG/g6f4hfZ5dYk1a7+yAm3j+3SRxrvABwEYb87VyGDdOo5rqr7wXbJprXza&#10;1YpyrRQW+lOvfqCZChx6nBHY1bs7GbUR5ep2jvZxzDbHb/Mx3dSrPKy9PpnHOc1EsLCfxo2p4qVO&#10;K5JHj0vwD0cZtx4LmbaGH7yTDbSNp6nJyCQTnoT1HTS8OfBm10dWtofC9jbqV/eGZ1LHj2JJ/Gu/&#10;Tw/r9trUdv4auNOEAb9zBqCqHk9tsYwfbqB3rRvNK8Q2rvP5NtDuh2+TbRksBjgcsvf0xUxw1GGs&#10;SpYypLTc82uvh9N4csVtfCGg2MeyTzLhVX5RIFUbtoIHUZzjnuTjNL4g+Jfx3e1/sjRrTQ2hltTF&#10;cW89qpWf5cYYhMn8SffNdpfeGrO/to9Q1dEkljKoWkXcyMQCAdzNgkc7d3SqMuho5UWW1l5H7rqC&#10;fwHA4rhrZXTqy5jto5hUhFRPDdS8N+MNWZ9N1zwp4Zt7NpC3k6Pp6QyI3+zMqLIv4N+fSqtronxi&#10;tLqObQfEsekRwrtWO1jaYt1+YmTkfgw6/n7kfC5VmaKxkK/dZeTg/wCe2MVTvPD8MKBZJFhLD7ix&#10;jk+nWuWeVSXws6oZjGW5x2kfFr496abEavrdjqMdjvMSyWYX94QFDcYGQoYA4wN7ccio/GHxb+Om&#10;u2832Cz0iGSRSq3GxyfyO4D8q62TwivD/YeS3zeYT/jSy+GvIlRDZrJ/s+cUJ9jkEfnWcMqluy5Y&#10;7seefBTWfGXw/wBRvfiH4ymj1TxQknlaX5lqHtoIT95k+VfLkJAG4DO3IyBnd6XqX7VXx3uEjkt4&#10;NAsIX4/tC9Z3A6Z/dpliQf7wAPqajHhxLeTZeWhhYjdtVWkC/iBjH5VAtvogbyZmVixKFUt2PTOR&#10;7kVc8pjKPxBDMHHZXL2hfGz4fx21w3xF8WL4q1aRnWb7cphtUXPCw27AxqPRzl85yRVzR/2pvDGo&#10;wJ4d8KeCGWOzAW1htFixF1wEPI46cc9659vCmkam/m2OleYudskaWg+T6+h/Kqdz4Rs9PvmSHR2+&#10;6Dt2hcj6/wBOtc8snl/Mb/2lHsX9Y+NmuxPHH4Z8MarbzeY0BFxfbV+7ndkg4GR2Bz0Fdp+y54f+&#10;FsHiiw+Jvxw1yTXNet4yYbW9VI4LPPPmIjffI6cnHfAIGPMbjQ1mdVTTV9D5nykt6gYP86l03RdQ&#10;0a4NxFbx/d2yIGBIXuAcisZZbUinZsuONj1PvKX9qn4ZzX8ei+G/FFvJcXUgjjt40bcCRn07V5xr&#10;nxW8Xa7rV01reYtklKRzDv74xivmSbw/pN9HGRBNb3C5KyROu4e4YLnp6Vz8/wDwlWi3LJaeNtS/&#10;dTbvOZ3ZlOfUkHP4/wCNcssDWp67mscVTlofV3/CYa19oXTXkXzmba2xenua4f46fEqHwHpo8qMv&#10;M3zPNMx2L79ea8Xh8e+NbK4+1Q+P9Yurh1zNJcTyxknngYkYH8R6+xrzz4yaF8Wfit4otbrW/iSJ&#10;LCGSMyQ+YYCYxjKq+CQ2MjcUPPJzURp1lLVD9pE7/wALeH/iP+0XdTX661cWvh5JWXUNbbIjUKfm&#10;iix95+vTgH72MV7h4W0n4Q+AvDtv4U8G6Vb6fZ2e0+c0Sl55OhldyNzPnqxOT+Arw27+MnjHwN4C&#10;sfAfw3sm/sqxt/LhspAjLEAxPyt1bcSWJIHJJ5JzXN2Xxt8e6nqkWna5ocNnZw25lWSOJZHnkDD9&#10;1gMQu7nqOAD3IIPe6l80baH1RPF4a1Rljt7yORm+cec27P0Hb8MV5d438RaT4M+KOn+ID4juHtgR&#10;DfLHcN+7UsCGwcggHqO4/ThJfjj430vw1JqtukP2+4PkRww2bhrePPUnG38hXjvjjxz8WNWuLiC9&#10;jNu0p+V5oGjA9CcjpVR31HLlsfXXxE+Mkugar/xJfDF9qaRx5aZFKJu9FJHP4YrN8P8AjHxl4202&#10;41WfwxDpkcm5YftylmJIxkDuPrXz1oH7QPxv0/wnpvg+XUbW4WEruaONtzJkEL5nBGOnTJ/AV3vj&#10;T9rb4lWtxHa6Hb6EsO797LdRv8y46KAAV9OSf6VnKXLZBG0onp9vruu6xqK+FdEu4UvPszXF9cQQ&#10;kJEu7k9izE/meppNR+G2k3dydR8S+JL64j+UravIkffPVV49NoweevevC/hX+1t4jv8A4j+INFuo&#10;bGR7i1iaG5jQ/uxGCGjH4nJ6dK9X0P42eDdT09rfxbI1vIuD56x/e5HfBP60vbSjK1iuXQ6u88Me&#10;DpvJitI5oQg3Rxx3jsSPdWY8VQ1fSLK6i+02fi29t1Vc7UkXacHPpjp7H8KmsviP8Jr1XvLTxVbb&#10;kXa7XF0q7fVcFgaoN8QfgybTbZeJdNiaRv8AWG8Qq/05/wDr1fOgiUdc0PxLqJVdC1i1kXblkuZm&#10;jZhxnG1WBPscCiC8tvCCuslpcWnnMCVklLb2xycqx/XmuL+Mn7QXw70DTLe08LeIpprpZgpjs4sq&#10;q45bcOP1rI8H698I/iFaHUdX+JF6t6oBuI7sHKk9gOeOKvaOpMuUNS/Yo1aXS1udO+Jml+bIcW1t&#10;rTDTxMuOqzTsIeP9p1J7A1TuP2V/HOkO2j6po3l3KLvVoZkkjljBPzxsrFZV+b76Fg2OK9w1/wCG&#10;3jK0mmOu37PJKo3zTWqXJHqBxIF4HUH8am8PrrdlbtYrFDcabBIrrYajbho1kzncjK6SRNnq0TKe&#10;xyOK7Yy5fM5fi2PHPBf7KXxDg8SWmpabaeZJa3CzLFLjA2yIMndx1cdRjjmu6+PnxM8JeIrY3/wu&#10;8M6l4c1a6v1n1BY9QVrZm2jeIwFDKm4EhMlV3ED5cKPTD4wudXhmTw3fw6JqCxyR+XfxrMr5X70U&#10;wSViwZR8romOz8mvI774Z+Nr/ULu2gsYFu1lZotPkuEE8i5ydgBwSP7owxGMA4rlxP77l5tkbUZS&#10;p6b3PGfFXxo8UeFb+NbjT21C42jy7q+IkVeeqllJB9xivRf2fvEnwx+Iq3MnxV1TxRa7odp/4Re9&#10;trd5AOQredC+4ep4rkPHvgqTVIrjSrzSzb3keflkjKsjgnK4PQjniuJ8G6zqHhLVdp3oYW+aLoGA&#10;zntSoU6WqauVKrV2ufdXgj4f/wDBPW+1C3t9a1bVLW1aAfaR4mjuriWRuM/vbaZUB9MQheO5r3fw&#10;p+yD+xd4tubfV/h1410u5kSPzra3WXT5jCMfKXVoRKCP9tsn1HWvgTRdfi1OSC6s7dv3sY8pePTN&#10;XH1i+0fWIbh3AY4aQQttw3c8Dj2rZSpx921jnlKpLW57d/wUT/YQ/aPub3S9V+GSab4ghhhCW6+E&#10;9Jmhuy2XdnuByBglFVgxzuP3flB+XdG/Yi/aw0W2XWNV8KvpVrb3iwyLq2pwWjxNuCbzDK6u65I+&#10;aNG49q6L4/fFf4izaJptrpnjrVoYvPdZIY9QlVRnac4zg9Pr+tcHrA0TSILX/hMJtS1q+uofP3XW&#10;pP5aLuIPqc/iBznHTCpqHK+1zTmqbs98039nPwtplrq1x8b/ANsrwxoupWsVu11pttqkF7NOzMwZ&#10;V8ucbyqrkgAnJHHNTXdj/wAEz/C8c91B8evG3iW8WYpb2Om6UY4p18pD5m2a3T+IsP8AWAgDIz1r&#10;5f1Dx6NHmfT/AAz4S0izhY7VkktDcSJs6gNMzdeM/L27c5oQfEnxo1ypj8QzQ7mMm61Pl54xxtxx&#10;x06e1DhRWvKHtKj+0fZP7PX7WHgz4Na/d/8ACL6F4w17RLi1aO10BYDBDZ58v59xdhIc7ssVBAA5&#10;OK6TVf8Agp74+8B6LaR6J8JdJsRZ6JHZWsmqa4WWRU2L5nkIodz8udqkkgnHSvgnxF4r8QaizXOr&#10;a1dXcn3mMsxY57msq7uiDuLljkY9ie9ae0a+FGbgpayZ9b+IP+CjPxy1HStY020+K2g6Db61qkl3&#10;fadougyPJcGRUVij3Cv5YCxjA3hs/p5/41/aJ8TfFk3Vn4s8SeO/HyooeS1utUkt7Vo1wd8kUe/B&#10;RsEHvwMivCkl825hcsPm7ntwP8a9t+Av7fH7Qn7N8rWXwi1Xw3psE1iLHUGXwXpcjXVurE+XIz2z&#10;NKc9XYlz0JIGBXtJS0uCpxj0PMde+JfjfT5Fu9Nhg0ZpGLCDT7MwmIhdpw8haQ592IzzgVyF7qGr&#10;azdzapqt9cXFzIczXF1KXkfGMFmYkkgDHtX1n8Tv2jvDn7Wfh+fxH8dtTvLvVWmj/eWtnp9jbW6L&#10;nhIrW2Qb+T82eh5zXifjz4VaHpOqyXngq8Emj3Un+hy3U25oQT91tqgEgegyRziueUuWVmaR5mrn&#10;mmniKUssysc96u2Vjqdtk2kTKXUDLNjivVvBnwG+H012za54yvb6GAgXE3hrRnuIUbbnY0k5jCnH&#10;PKsQBwDWxpnwH8L6hrkzpql9PZxR7lt5bmK3kx2+ZgQfcAE1zyxmHp6M6oYWtUjdI8R/sHUb9mea&#10;7QN/EX+lW/hml1pHj2zvLZfOkSQr5cancdykV9d6L8K/2f8Aw43l+GvBVv4o1Wa1xb2ukrdXUUbK&#10;uBJcJewoQC3JEWc4xuToeh+Icep/CX4faf8A2d4N0u3a4ma2hvLzwHpiSFtgbyojl5V6MRuGTyd2&#10;QKxlmEVH3EbRwL+07HEfAD4A3/i7wjBrreJYtJuLfWJInW8/ciBACRJ8xHyZxkngDrgAmtjxT8BN&#10;M+HEH9vP8S9Hvpo4jFu0wzXGVx2lgRkKkAcbsdjyDWDpEXj23FtJ44a3ubFXDfZ5vDscMmOjKZUA&#10;kAPc7xnPOaltfiv8NNDv5rPRvB8l5+8P7m+Xzrde+wNJGSV5x/rAcDGR246mMqc3MtDqhg48tnqd&#10;j4JvPiDrnhOefwlbW99YSKtq14thIwidAzMuUhzHkSDO7BJI+bHFaXiOw+NnidJtP8D6NDZ2s00E&#10;11cKryYlRl2MfOIAAK5xsY4zluoPkeu/FzVfEfiqea18JW/hzTrpkZdN0O1jg0+2c43uI1lZgCcM&#10;cKxznGBgDvPg/wDHZvhTeXT3NloPiq6nRTZTXelzXEcD4wR5M0kUbt0wWV+QMcV2U82xEvd5rHHU&#10;ynDRvLl17HRfD7wh+1f4j1TUNF0jT31Ceby/Mnijt7O3tNqkgPJkKoGDy7jPAJJxXu3w8/4J/wAn&#10;jhF8S/tUfFFfEVuWjEfh/S75mVijtsDTHBxjcCEGeT83rJ+z58Wbn9oGCTUfij8XfF1rdecWXSbW&#10;NLWyT5SC58mMxICONpYAjHU19K+HfCvhnRLVRpdisbM5dpAoLux6u7nlmPc88YGeAB7lKlOvTTm2&#10;zx6lT6rVtTXK116kPg7wX4K8E+Hl8NeBPDVroVlCF8m3t4cbmAxljwTxnk5yMVJLaoJMG4Vm3fOF&#10;6VpTRibhW3f7OeKiNqoXdsT1Irvp0+SKsefUqOrK7d2U403r5QOBjHy1P5MZj2OG55B3Hilaa3jU&#10;AQD5ucrTZTz5rnaNv8VX7xC0Gi3t84WULg5PvSWckcly0aSbV7/L1qeKKCQblOF24OV4B/rVyOG0&#10;soyIIF/3lXBI/r+JrPm7DtcrzW/2Yb2mZducVRN1EvyxISzcfe/n6VJqh81FlILKTwoPf06f0xWX&#10;NpXmrm88xRJyu5sD6cUueYezXUuN4hmtXZBelmxgdCPrn/ACnS+Ib+7tPsV2VmhkX95DNHujIB6E&#10;Htj271Vt9KQ7YYYIxn0xn19q0rS1jiuPLe2Vtq49qarSiHIuxVs/Deh3tlNY3HhPSVt5VIlA0+Nd&#10;wx6hQ3p3/lVS6+GvwumtJrI+CLG38zl5LFBDK/P99SGzn3rorme2EC29qscfQsd3IH4Dp7VUkaO1&#10;ijmaZXGeSy8n/wCvUyrSKVGHVHF6h8AfhBr2kNpXk6hb7go85dUmkYYHcSs6HHTlTnp0AFcnrf7F&#10;nwT1eT954t177Rt2vNNNbSA8g/cECjsO4+lenXD295byQw2rKr53SdCPy/z/ADqhZWUsV2Gtp3KH&#10;nEvzbvpnpSVaoHsaXY8kj/Yl+HWk2Nzb6V4782aVgsP2zTvLjSPPK/IxJ+vH0rntS/YV1aa1Mule&#10;LNDEzXJdofs5K7cDgMyZ4Prn68AD2j4h/ELwT8KdCuPGHj7XbXTbC3y0lzeSbQx/ur1ZiegVRmvk&#10;n4tf8FP/ABj40vLrwd+yf8O/tEjGSJPEF/bKwGG2q6xt8uDyRvycEErxim8Z7Mn6j7SV0dj8QP2Y&#10;/jLpGjQ/Pod9CCqSWtnfWdq7EEYyZVjXkgfxE49a8p8U33hP4beIX8Ga/wCJNJtb64jxcWkniiyn&#10;iiI+8C6TbQxHGCSBkkDivCfiVpHxA8YX1zr37Rv7S0TXDbDJarfSXTJuY/KIkAC4bPyqoVeTwK8z&#10;ubn4T6PrKvo13rl4m75pLu0hUqQCOE3sCPQkg9OlY/2lOLOpZZGS3PtB9Q1PWbGGwfUrW4sZo1Kw&#10;2bG5G3AP7tkPlq3Q9R+taug6JqCtcWVxdN9iUILeS4kRX2Y+63zf3gcHA565yMfKXw91CfRo7fWv&#10;hx4s1ZZjqMK6lY3UCxxiF5lD/KCy8BuTgADkHivpe51Lw/qFtqEiactrNot6sd1cSMs0cpECTLge&#10;Zk5WUfNgfNnqM49PBYiGKi5djx8bg6mDktb3HR6Z4bmv2iXTpZvMbdJ9pmd0x6/dK/8AjxqS60+9&#10;u9SjSwa1eTc2yOzjwqZGSWdnAAx7jPb0pJbM3Wg219p2qWcMN1As3nRLtMStz8x+YqACckZweQO9&#10;Nv8AQ7XTILq813xHJDFGhlWSKVfmUKCScNlcHPPBOD2wK9CS8jij6liFW0m3jSZ5GuNzsrZTbtA3&#10;E7QGIAzgn055yDVGC81afUPtS6xZx/u9ix/aG2Hr6bBn8eKlTwlol3aRRyap9q/0X7Tva8aMRRnJ&#10;G4k8k8dM8g5I4NUNP0zwZomoNtSGcrJi4mgaVjG+fQlQ2Mfwng++KXvaWKjGNu4268WWiiKPXvFs&#10;M3lsCsdr5rA/98B1B9ic+9Gl+OfDrTNDbeELy8tQGMclxndvyRt5PHYZHH0wKjm1f4caRftHZwPM&#10;JstJdRW8j5b+7tkY4+nArUWWy1a2BsvDl0E2qjXDW4jU59SXGOMc7e2cnrU/vN7ov3dNGZGmXt9q&#10;rL5/hy4tWjfKFvKdAD2LEbu/r/Kte+v7+CyOiXKxx28vytz5iuxH3Sg4YD/GsTxHpGi2zMLhpvMj&#10;yF8u6ZlVge46Dr/KqDWvgZvk1PxJmRWCpDJMVZT77/u1Eqko7lKnGWvQ3WWwt7ddJtJo1y+7LafJ&#10;CgYjnkAc+uCPTkVS/tS1trhL2K6heSI7fO+xnYueoUtzg+nHvRDf+CNPgA0/XVmaNjuYTbuMY65D&#10;DuOBzUJ8beEDbtb2ELTxxzZYR24JOepG87sZ68D/ABftlbcOR82z+40F/sK9vZJr8TKq8TSSWJCk&#10;+gBGOh9D061DrZ8FyBDaaU90yqpX/R2DNx7Hp+PFZdt8Q9VsJ5o7TQLi5hbmNriFEOCeMbASOPXn&#10;3qaHxJ8Q1jki0nwZbxwFv3f2l5p2+vzZxS9tT2dyvYyvdfmQyzyzWjfZvCNpCrISs13bgufXIwGx&#10;+IwfqaseZrt5ZQx6fHNhEPzQxugzjG3HPHtj0/CL+3vHtzJHbX1iljbtn5o0CLuz05fd9ePzqVLr&#10;xDeExJeyRsG3eZb7Njj0GWyT68CkpRlqkzT3oxvdBb6H4seRdQJaNVQho7q8ZtnvjYMUXdhdW9sD&#10;e6vZxMPmDLenAGOnPfj1/Cn6h4fSSRrjVNSaTcOVW4O1T/ulTn+vfNUF8C+F/Oaa4092XIbzpLxR&#10;jPXgoKGpLS1vUIyje719ERLHZzW7LeavajMn+s+0bsgf7zDGfpTb/wDsNHQw6J5zfwsrrjOeTzu/&#10;PIFaWn+HvA2lxm5VIV/eNtEknmBG9zkgegFPk1TwxHsmiacsrbFWFdqAHtgkKPxJqZfDa6NE+aWz&#10;OZaNiJLOy8GLIsg+9Nt59yVHJ/GtXSdNm08RodEtoVXarqs33V744AHrjvU8l/Fqts0V99qs2MhC&#10;77kI2OuQUY7ee/XP0FEUd1a7obUxqhjIac3XnZJ/hO9sjOOceucE0oqO9yry2sN1GzkW9E6WRt/M&#10;X5Wt1J+XHQsMjGPfB7U2aNol2X6jd0DRbj2/GnW0mmX7rFqGs3Ssh2SRi1VUDZ7FkyfTkmmw6h4V&#10;e4a1t51uGVs7phDHs4xnqO/41HtKeupUYz3aKGpx6baywxh5NznEcccS7k4+8SSP5VWmsHt0a/TW&#10;38uMMGAjDOD9Bz+Q61tQarocMYksdO8yZpP9Y0YYjj1AHH59ararrt/BN5FnpsnnSA7pBAXKZ6cF&#10;Qv4E4qZctrl0/Mz7CAX1iqaQ8iSRvtC3EJBc/wB7OR/jVnWdIVYGN6Jisn3hGu5Rj2A6c98/hRHo&#10;vjPUb1TaXN0W3FdzQoq/+Onp+BrQfwdqRs1W+vWjZm5zcPt/kOP8471ny83Q1+Hqcs+hpN5c9qsL&#10;bm58zglc+hHNMvvC99O7+XaQ+Wv94Kc/l1/EV139kWtlGsdz4hj2p1jjZDxj3XOKoSXWkzlm0643&#10;AfeLK2PqM/zHFLkp9UCqTOOTwvefLISyn/nmgTH457VYn8H27uqsYW3c5JCmukSSzukV4rOaYx/x&#10;QsQD9MMKJ7xIYGjSxeNd2I2kbJJ/M1PsYP8A4Y09pUOP1DwmyQs3l7h/dRawLnwQ88w8/T3beflZ&#10;ueOgHWvR9t7PGRhgX/iVM8UyKykjhMjyM0inlWrGWFoy1sXGtUOC/wCEcnsbJrRWMMbYLRK+0HHt&#10;/wDWrOu9B/tOPyLiz3RjnLL3+teiyW0ao3mou73jyf0yaVdHVmWWW3X5f+mhAX8qylgaUtC44icd&#10;Ty7R/B2k6ZqDTxWSPvUh1mt0YDHoCOOeh6jtirFx4b0+U7fsO5Q25f3jc/rXfahoMgLRxgRr/Eyp&#10;/U1Sj0qOKTy7mdcqCNxxyaz/ALPpI0jiZWucLN8ONAlLM+lIokYnEcrf4mlHw50DYscVl8q8KDJ9&#10;2u2MWnK7wiORtvO5VGPpzUtrZWt2xhSwmWQLuPmsP6GnHL6cpA8VLuefXfwu8P3aeXc6f5nXBDfy&#10;NQp8KPD9sd1lYCNtu0srkbgPWvSx4feQrhNp3Hd5hziorjSzC+yXy2x/Ftb/ABrrjlkeXUx+tyvo&#10;z6k/sW5m3W6eYvlZLvCMBvwyePzptj4Ugt9ol02KRWOZJfLVX645wP8AP611Wo6rpFhaG1sLW2kk&#10;m+VLja8pCjGDgYUY9859qlgtxPZfaZmtSuAfliGe/Pft79h0rw/h1Z3LVaM4bWtB8E6VmW38Ptc3&#10;DNgqd67PRldWx+npXLzeJIvNl0vUfh1a+XK5Cr5jsY/cknDevT2r0bVdGvNcv2V1aOErhGtv3mfl&#10;6MrKAPbJPU9OtZc3wp0pYZEKSozIB5nQrxye55PrnHY9KfMpE2ktzzjxRqukeMr9dL1jwjDqC+WI&#10;d9zPumjjHCqsoHmADnClmUf3QeTwPxC/Yk/4SiKfX/AU1/p91xjTdQsg8ar13G4Vg5bAGB5Pplj1&#10;r3PUfCr2lyt9YaPGtxGojaS0ZEZgM4yNvIGTjnGc1X0q2+Jlmj6xa6dcXiqNsdvbTCNs525ZMEkY&#10;OcDHIB7U4xp+hpKT2Pmvw3+zx8cNFdbPTdFh1I2txnybGYPPtHfy+GI6k8ZA61H9kn1GeSXUI2jk&#10;U4/XP8q+pbvxmmnXP2S++H13FJMubye4tz5aPn/W5QEsw6jg8nmuS8TWvhTxDra69ca1Bc6l9ozJ&#10;JqliZZLtwfLwyMCyj5MrvK4HPHFTKnJ6hzRPnH4laJZXXh+OGV5N0TiUNjqMEZ/XB+tcH47RbnTN&#10;P1CAbpI4XhkX23Dn9a+vPHP7LWqfFHw0x8KWkekahNIkccc0mbNzySwbczRZGPlbIBP3wCFHiXjr&#10;9jf41+CFttF8TaQ0sc7YjksH86Ns84BQnnAPUfyrOipbPuU32PCJYje3jC4H3biQ/Un+lVbrTbmG&#10;5aIRsFhgz9057+teqTfAnUrGfzrpZbeZZn3RvGeDnGOcdK1Lb4LyNKuY5maXMTfQAn+ldqozkzH2&#10;iPFRaJI+ZZ2U7eRTNUt2ZGjgwGVlK/Svf7L9n6aVYxa+HJpGZo1CrblmO5sfqa6TQf2X9buziLwa&#10;u77QY90yhCjBc4wx9DR9Wkhe0R8uroeo6gU+z5by8H5R14HSvTo/2Fv2sT4EX4pW/wAA/FU/h9oX&#10;uP7Tt9IleOOFBlpHIX5EAydzADA4r3DQ/wBlrX7u4E+yxhk/0tGj8z7hilCH7vHOMjBrvvAPhP4l&#10;fCi9tdb8PfFCay/4lM80iwtMyxqm3OFBBJ+boozxxUVafLTupF06kZSsz5X+FvgXSlm/sv4ieLo/&#10;Denxw+aL3ULOWePcDwPLjUkjPtXqVv8ADXw42hW7+Fvj74LuXv5AbSysr2W3Z8Fsny5YFJY49QFJ&#10;5rsfiZ+2B4e8c6FPc/Gz4ZSa5FB9mE8upWKxyyrtDBj5hE7+2H6YOACRXERR/sMfFjQ7OKz1HXPC&#10;OpKZns5jOr2pYsGCMjp0BIOBKuO+eMeTWrVJSs1selTorlvdnaeGP2PvH+syjXItbvl0SzXz7x4L&#10;C6aW425LLF5kaxyDgruRm56KehyPF/iL4G/CzxLNpll8BtS8QaiHENwNSsY5IVbOflWQSEkH+Dau&#10;f73pLH+yp8TPCE8njX4X/Hq0ls2Vmh26hLZpHGYyxm3sfKODgYDEg8isWD4r/teeGdFub74h3LeJ&#10;LfSbxBaz6paRaxYgEHI8yMSA9B0YYHTFYxheV+X+vmaSl0U/kV779tPxv8PvDDWGk+EE0PSYpmW0&#10;0jS9IFjId38QVB8mRhvlP4nANeYw/HjxFrOsN4rk8C+JJryOTdBd+QZJx/d/eM+4sM9ScnOc8mvW&#10;oP2rLTwboEN1q/7PXg271PUJ3WTVm0iQNC2Q2QjSgZ+YHaTjj0r2T4Aftg+BtGaPw78TvCekXCzW&#10;/mQzR+Fo1dMnKqShbdwf7q7fVuM9Mfqa0qT+Rz1PrFk4RvfqfHWt/En41eM7uT/izmrX6yqRJPfa&#10;gyzbfYhWOcZ711fw8+C37T3xau4NK8A/s6+XNa26nZqF1uXYPl3OzhCD75yepz1r9Gvhn+0P8BdQ&#10;uPO8P6x4f02+VXE9raRx2zrj7wJIXA49a9LsPGPw+1yye7j8R2k1u0fmOzzL5e3+/uJ2sPdTjNdM&#10;cPg6kfdMPrGMp/EmfCEP/BMn/gof4k0Xzn+DfgXT42tfMt5rXUQJmkxwuDKQ/uAMcVe8PfsE/wDB&#10;RnwbaRtqeieHoVi2v51rpNkZofrKsZZT/wACzX39aaxpOlWzX1pr80MLR+RuhviqooPQHJAH0x7c&#10;UXPx3ubBppdM+JH2zECpDb3FqLiGLB+8PL2kt7sxwe3WiODp0pXSRnLG1Kitdnzx+zB+y58UPAFz&#10;/wAJF40uVupnYSfZf7auIY2bPVggKsPbkfyr6Ts9N1yaLztQtIY/l+WG3mZ/x3FV/Lb+PamzftXw&#10;wBlu/Cq3jC2EENxJIXJHcncvyj0Haus8PfGz4I+IbcJqtnaW8kkYXzjvilVsDdtAIXr/ABFCPYc1&#10;6VPH+zjytfccU8LKpJyTOeOi6hHFiJCF9Mf4mom0fUSd3mKq9cGTr9MV6TD4X8CeLZWl8KePEaFm&#10;VLe3kuI7gl8ZbLqVPA7bO/Heq2vfC9bOW4ttK8QWN15OBt2yR5JPQMQU/wDHq6Y46jLc5ZYStfQ8&#10;9kt0gG0szY6fKKk0m3tp7uSOWzkb90WQKCfmGCeK6S+8CeNoLKae28PSS29uyrNdQL5kY3DP31yp&#10;9OtcL8T/ABD47+H3gnVfEPhHwm19qlvAEhtGm2N80ihnGerIpZwvVioUYJBEV8RGVF8j1Lo0Je0S&#10;mUPC/jq08V3+paXZ2s9tc6VeG3uobpQrKezYyeCBn8a3/tcgj8olmI6s3TFeG+Hfir4C1H9qLULf&#10;wd4ktdWW+iaLUI9OZpNt3FndvIHUhTwDxivbv7bKIsMNh5it91RETtGfXmuiMoypxl3X49TCUZRq&#10;SXZ2/wAiCfWYrcs1zJHJ5eNqbc8Z9OlMGvrf7vs1kobb8rMOSfpnirU5tEVj/ZwOVUzNuwMe2az5&#10;1iz88scMZ4WMSE9vX1/CsZGkfMsI4hk8uVNjIO39315qZJ/tK740yq/e9PzqGOaEwHyrWZ492QPu&#10;qeex9KbMypH9odljJ48uRsqKEFwup4FTl2DBh8y8j+XSolF/dsfOZmG7JJ4+X8q5n4l/Hn4T/CTQ&#10;zqXxC+J+jabbwxswt1uEMrbRkhIx8ztg/dUbv6/M3xP/AOCtnw+tzJp3wY8CahrzsfLW+vj9lhf/&#10;AGgCDIw6HGFPUfKeazk4R6mkadSXQ+tbi7giaSZ28qFFx5jSAAADk9K+Zv2iP+CjXw88Ay3Hgz4P&#10;xR+LPEABXdayn7JbSdMySAEuQcfKmc4ILLwa+ZviD8V/2pf2iLGa7+I3jWPw34dlXdNbW7fZIfLw&#10;CQRncV28jezZzgcZA821n4oeAfhJ4fk034SWq6hqjRmMa5dQ/KrE/NIFbBY46ZwM4JyMg81Stp2O&#10;qnh9feOw+K/je88ZavF8Qf2r/iJNdXSQ7tP8PwuHaOM84jhGFRT6tjPGT6eT+OP2iPEniNZdB8EW&#10;P9gaLIvl/YrWQmS4HAPmyAAtkj7owuDtO7BLef65rt9r2qT6xrF7JcXUzFpZpZMsxP4U3T7uALkS&#10;MrKjH09/z9K5JSlI7IxjEuajZarbJ9vukEasRjGBng545/8A1/Wqdx+7tjKjK23+7161Ml5BLaSS&#10;Xpk2yPmNdw5OO9N1CKOCPMBJjZMrx1rO1tzQ9I+Dt1JH4TuvEc11/wAerQlVb5VKpKP59Pw7177q&#10;fxCs4dOvZrILcXGrobiZlQQqMwpEBnaN3CYPPOPXr4V8Azpk/hO+N75LAbS25QV4ikKnHsefrX0d&#10;4S/Y68fan8Pr/WtIksiJLnUI3Mk0LllSWRDjevAJVhwTxjngAbU8bUwukepjUwdHGJe06GD/AMJZ&#10;qlt4INtcvffL4bZoY7W6yxxbckqzHAwQcg9OoHStjxrf+Ir7wJqLXWlalN5ukzeS01wG3x7Cc7vL&#10;6DBbqf61k+OP2cviP4Y+Ek2tv4ft1S18O/aJLlYpXZgtvv7S7Bngbtvuc1D44+E3irQfCF5LpvhM&#10;tJa6fcbrqS5Vl8oKc7Y/LGcAcAtkY611xzyS3RyyyWm17sjo9V1Cyt/DD6ffaLbRzbVMi/2u25Mb&#10;eGi25Y/8CAqzo9pM13DcaNpSyRsyPHImnqpJLZwrckEEde4OetYV1/wtDS9OsrbSIryOz+xKs6rb&#10;rlGPPHUt1J/HuRXLa6PH9nc+ZbSapK10GZmaR413LjYSob6DPp26Y1lntPmvysyjkdWzs0eoaVq3&#10;i2DQtK3JNGsmnwt80bsVUpnBcnuOAenrxzVXw9FrOo+H/wC00Ec0YuryG68yPIDR3cybQrAqAFUD&#10;ljjHFeV20fiS28C6TqFl4yvkmjtIZGt1a7+U7V+UbYzngDGCat/DG38eXNpi6+KNlbwvq155Olrd&#10;mW5d/tMm5jHxsLMGIJIBzuxzxpHPsP1i0YPIsRfSSZ3lvpGueLPDd9LL4d0uQQXF1FCs0KlmVZCO&#10;gUc4GM8HAP0p3h7RfDTWMdrc61oZDLg+XbGY7QeR5iuPmx/Fj/6/n2qf2laWWrSXt3ezLZ6pNDKr&#10;SKh5ckHAOTyeeTzkDtWF4fmtYfD1rc39irS/YozMu90w5TIz/nFaLOcG2rP7w/sfEuNvyPZ/Fd58&#10;LvC1qbnV/EGlxupRvJj09BI2SB3cnbyD1HGamtbr4fQ27yL42gAZXDR6fCYyqkcfN5uQDls+2Pw8&#10;j1B/BV5Zw6TeRSWbtJi4ja4/1ZyduPlyc46c81YJ+Hc02n30l3df8fzRTxpIpklj8uUg4bBwJNvP&#10;fn3NdVPMKEtE4mFTLa0fiuzv9Q1z4MaVdR3On+I7iJYf9c0Ug3SsemQTk/qaoXPxZ8LS3CxWms6l&#10;sMhVQutTLsX1+UY/l/SsW+1f4eaSkF9p1jNMFuImeKTYMqsi5B4OcgY/zitK08SeFJWD2vgyEQqv&#10;CyzAL0BwRnOfxFWqyqXtJWMvq8oWfKxbnxv4fhib7P8AatQuDnAEUjJz907icn8v8CL8RruSzKXe&#10;j24mkiZBItiB5Y7YzHjnqckZxjkVN4F8aS29jJpln4HtJNt9eGaaOYBvmuG457AZA+9ntjvZtfEn&#10;iqDV72CGzga1F4jyo21TEvlrnGO3GOh55PtrGEtNTOXLquUp6V4o16/WT+xdE8/5dkc1wseI5Mfw&#10;qxI6egFV5ovG1zIbrUILiPd96SVIo1XAx8oOTjPuoHQcVt+IJr2+NnNa3C28k98IQsN0W3RmNjtH&#10;HIOM+vvUsfg63lEazX9xvkH3JI52Ktnkgggc49OBxk8VfsHKWl2SqqUdjDn8Pa5e6V+/1qaVpG/1&#10;P20BUwAQTgbe3rn86op4K0K5jjMmoJNN96TyfmXI7cn+Yrf0nwta3y3l9f3lq0lrfSQwxJfMNyqx&#10;AJHPPQ8kZ6c1Guj6+NZsdJ03w7eSG6Ykz+XLIqrkdMDHf2FZTp06er0XW5tTlOpLlWvoVrXSNNCJ&#10;E4tZIVy27cSp46gYI9s/jXOfGu78vwKt1o2s+XNFeRgfZwoC8N/cxj8uMiu51uzsPDGn2+seLdes&#10;dNtbmRvJu9auIYSFBO1gu/zFGMdVA9DXmvxg+I/7PU+mjTNQ+LkM22TfJJo+jyXEpYD7od2VNpz1&#10;BycdK8zFYzDVMNONPex6uEwdaniIzqLQ5n4aeItf8QprZ17W5rhbW3i8uOaYvsyx5ye/Hau08DS2&#10;uq2Tahp/xl1hZVlaE6fD4FgnVHUf6vd9qVn9Pu885715TN+1n4H8EaZHoHwY8AedN5iNNqWq2sTS&#10;SFfUfNxk5x27Vd8Nax+078VplmtdVi8PWsnLSadZraqcknICY5OTz3r5jD0cY5XTcT361bDJNNI6&#10;v4x/Gj4r/DW5s5L2xnhs5DshuNa8Nf2fJJIOv7vzJBjGDkMCM46DnJ0T9sXxzFPFA2gaXJ5mFG3f&#10;8xPRgN2MfgKq+I/2O/HetBrlfjNdPL/EZt3HGOzc1jw/sWeOtKLXlr4yhvrp1/5eI2Vc4wDnJOf8&#10;89K9KNPHRj8TPPlLBy+yei6d+3l4gspzdP4Ft5G/5aNKsOzpnAVYgfu4/i9aTVf2r9L1ef8AtDVN&#10;PuFa6hyrWWnwQJHg/d3Lgsfoec89TXlOsfsw/Gu1lV7S7tW2DCrHMwH65zx7VR1b4IfG7TrKO2Sz&#10;mvYvvFFmHyMR0GTWftMdGV7s0thZRsesJ8evhTeXEcms6ndNI0mGMcLB9pHO4sfqeCK39L+M3wQl&#10;i8y11lrclT/rFK9/x/lmvmq/8F/EzQ5PsmpeD7yRv4fLhMi4+q55rHvovEGlzMNQ8P3EbsMqjQuv&#10;8xW1PHYuLtKxhLC4Zxuj7Ai+IXgS/tvOg8S6P5WV3F7wIcY54I/mPyq/Ya34UktPtmk3kc8bjdmF&#10;1Cn3OcevfPSvjJbvU/IxLBNEuP4gf61oWWszyxpIdWuFb7hZQdo+pBrT+0q8dHFGX1Gi9mz6o1fx&#10;5cKWtdOsPNDZCzW6hvpg8jPt0+lYvhzV/iV4w1GPRtK0W1WTzt0n2q8RGAIA43Ec57ZFeEaf4q8T&#10;l/sun+I7mIJ91UuGjzz/AC96ZH8TfG9q2LLX5GG47lZi2efXnGKzlmUn9k0WDjHqfWr/AAv+L1nf&#10;R6Lc+A7e8kki3rNFeRYKknDff6Zwf85rntYXx3omotpd7pNnbyR8Swx/OUb0ODwa+cbT4h+LLa/+&#10;1om6aOTd5zQhmxjjBYH6/wCNbWjfH7x3p0rXQkt7hWYHbND+Q4xW1PMo/auTLB+6+Vo9vvNL8XTx&#10;q8tvB6iHy2GfpxVaTwhrV7JueCNS5+bjbj24B/WvOdP/AGq/FqlE1EQtGy/djj24+nB/nWlb/tYX&#10;srxpJotrtVstuBO72PI/p+FdUczwsTl+p1rdPvPTdP8Ah1bLD5lwH7Bh52AfzxV+58O2um2xnlib&#10;aF56MP0rL8O/8FBvhtYaCugXXwJ0uW8RhIuofaGPzbs8qxYkZ7bh+Ha7qf8AwUD8JX3+hQ+BLPT2&#10;kjZJrqzsWXIIwVxvKnrnJB57962p5tS6NGMsHX6jJfC/iEStDa6JDbKyrmZ5goJyRggDhuvX0rYv&#10;vgl4t0fTLfWNG1S1uRdcNFc7N8f1Lgr+Rz61in9pXwD4riWx1n4g36+Sq+XGWlVNyjC8ggZwMZ7V&#10;bvPjB8MJ4Y7+XXGvpZBllkuF3DIGTktz0A9fXpxp/aEZbSQRws49D1Hw78TNT029mRJ31K18whri&#10;df3ccYHA2lVP1Jyc/iK7jSfH1neXlxa3mlmDytqCWFTKshxn+Dtj8O2fXwGy8a3yp9jk1GO3jZsy&#10;Wcce5bmLOdztncCQRxjHXB4yei0bxvceFreXUNK8WqrYLW8JtlEe1lBK8n1+XkD37V5MoqR2Wcdj&#10;27+0RHPNKs0axbh5SrCVBHcnng+nHrnGKr22tzT3E0MelyTBYd1vL5gClvRiTwOD6e9cHoPjzU52&#10;hXWhpskMsiybPJEj53Al8YwrY6dMY4OBkdBo/jPxJY3Ef222to7WRwJGj/2vT8+x/Oo5ZR2K5nsy&#10;7rWi+INUiW6utNXy9gJa1uQq7genONwI9Oh9apJ4U8RtD9q05PMZmUrIk3llRkA+gY857dDwc4O9&#10;LewaqIwskkFoLpkkkLYWQEAjbkjnnBUg9u2KPEUE0ghs9JvlknjkY2lrhY1DEEbiVX7uD0yR6Ulz&#10;bMOWO5kx+LviGY47DSbtGVVLSSfKd208rlgPxAyKq2+uWviCS3l8QeA9PuLqzxKbpVKnH4fe4YcE&#10;4JJOBmtLRvD/AIgm1OSLUFh8uKPbI1xcFwSRg7cKMYPc5/A9MbUtHtmurixh0z7QvnPLLI820MSc&#10;5ZRjjA7E9h0xVE/aOt8OeMvCmr38gTwzfQ2kLI5uFuCEjbOxvkDAnHHCjGW9c1tS694d1GZYtB8Q&#10;6bdTQqxj+2NhlJPBBzxnPt1ryXxN4LvddsJINHtJoVDJFDb2OHDKzA4LfJwGAJGSMYPOcDJufBcd&#10;pZRzaLYMt1G2JrhXaRGCDgbnUmM+gXnPbrTvGWpWp6d4o8RaTda7LoWuWfh7VI/s8YvNPlVrmaMn&#10;odxIVN2c/L1xyOmMnxD4U+EEF7FJa+ENW024ZDJJPp88QjSTaUA8uSRQR8x4AB6c1ytm2vjSok1H&#10;wtYRTuuZELNIZQq/fdlXu2dqkZUewBp/hibxholvNDqk15Pc3DM8fmTNmFDtLSBjklg+AFGMDHOa&#10;Obl0vYnkudLpXw+8ZS6J/bUPibTxAtqqC31KzfzNyyZTHkb/AGySV9uMU3RtF8faqwuofDli/na1&#10;9pdRrNtl8KEYKPMJ428dD/KsK1t/D9xeLqOn+JdU0e+WRpDfXDh3LY7Fiwxyc7uvGe4roZPAGg22&#10;hTC012bUjJIbmOxF0lvavJ1B8tcIM+wNYzqVr2ibQp03G7M3T76+8P65Domq6Y1jcDVr3KXVzGFV&#10;ZJJXALFv93HqD27ppvi7wnCNLUz3d9cR2N9bSxafa7ER2kjbmSZo0KjbjKFsE4FUvFXh/Xb24Gra&#10;Eun6DPcR7vM0uSNJt4x0lREOD1I5JwPTIseG/Cl1Z6PDF4h0e51IWZke61KGTa0UbkF280kqccnD&#10;IB1JZcZrPmrbvX0K9nT6HnH7TmiaTqXwt8PyWPwoOuQ2liktxb6feSMy7I1G+42RAFCvUKwIJxmv&#10;mS5+KF/aaXG3hvwXpnh+FLxmtbGzs232zFVBKzTFpyCRkq0hHUDA4r6W1zSvj14R8Wzz/BD9paG7&#10;gVfN+z2tnI/lxqSQ0lvAJUcD239MnHQcfq/7XPwVufD01p8ZvCa/E3WIl8m8urrTP7NkimUfu2ju&#10;A7SSoOuxli/MmvPqVJQqOUJdtz1cPFcijJX+Z8/XviHxfqXiuG0vfFF8yRHzYFWbZ5TZz8u3BAyc&#10;8en0r074KftO/tY2EVxpGiXV7r1ja26Fbe6sfMVYlbdjeoD4z1Ofzr0P9mbWf2KPiPf303jTVV8G&#10;64xVdHupNPiu1t5Ny8qks5WYbdw2MuM9SByJfix+zD8b7+O8i8E/G7TfEWiyeZNpNrHMLDyR/wBc&#10;AfJiLc8RMV9a5KtXESvzs64Rw8Y2SX9eZ1Ok/tRv4h0JNF/aG+DPguC1mklu3mvo7aSaEsqr8ibT&#10;MzE9Dk42+wxxWs69+zGfHVhaeFbnULPy5djXF5fCO2njAyCmUMitn5QGBGME85rxL4jfBj4v/DLQ&#10;Lf8A4T/wDrGmT/aGia4mt32ysFUkiQZDDGOQensaveGrGys7zTHWCNRJHuyVyc4IH5DA9h+Fc1Sv&#10;GMbtdbFKjzbS01PpK2/Zs8FfELw7cXPhH4vaXa3k0Ly3Vv5rq0zPuIzKu5doJCkbVyOvcVgap+yv&#10;8cPCPhvxEy6fHqn2e3xa32m34uFlbgqFjzkZ91X6GvKvDVpFJrOoxIxHyt90kdK0tH+KPxP0v4f6&#10;o9j441BlWPPlTXBlX5cYAD5Ax+GPaop4m7SV1cmWHkle99jtvhb+2Z+2/wDDG0fwJ430f7ZDojGa&#10;4tdZ0IfIvy/fdVBHUcA967tv+Cj/AIV/4TW20P4j/AwxywKXkvPD+oSQiRWXp5Tna3J7nggEEY4+&#10;dvBn7cvxl8N3VzY6jq0d0dSZWktY95RyFByyklScdcg5I6dK9Ij/AG7PCvizxKw+K/wY0aS4kgjt&#10;o9QuNDt7vyoQMHYB5TxnHTaTj2613yrVoy1kc8aMZXvC5794P/a7/Z+1jQYo5vFuseH2MzPqH9sw&#10;meOJWJx8+Tg/w4U4x2PfrNC+Jmj61Nb3fgH4z+GrxdQJeArN5IQZ4B/j74yE28HJHAr5usPGP7FX&#10;ie3urfxB4MubfTPLEca6fqcsNzdNgclZFKRgHP8AGfxq34c/Zo/ZR8UWNno/w7+PGpQ3lxIzSW8l&#10;jBcRW8echS6TLluv/wCs1dPGVImMsHRlHZo+wvDOu/EnS7iWWbw79qto0Z49V025WdfMOAQEUeaT&#10;jJztrq/B/wC0T4r8Kjz9P8dyWjRB1tkurOWNYt2cyLC42Z9G2kjtivgwfAP9o3wPr9540+CPx/hs&#10;tKtVW1sZrjUGtZZ2GMhEfKjkk9eQOuQK9H8HfEL/AIKJ6XqEOjalYHxBbzWzxxvZ2kd0yjBwQY8k&#10;/Ng5Pbng1vHGxejOeWDcNYs+7/DP7UHjzVdBudU0Pxdp631xGjXWsWcKxyKTj5/40DMFGQFAxyAC&#10;TXl/jL9orxDe6xcaTe/GTT7G7urgve29jp6XUrNkMA4mEkYUYydkaHPc18e/Er4+/thfAzw1q1n4&#10;2/ZI1TVI5rorJ4hv9Hnt40j4Hlb4Au9QVJHzZ5IJwBXjd7/wVA/actgvhnwj4U0Dw3ahTHb2Om6D&#10;88bMT8ybuSzEnls5yeprvoxpy1T3OScamzR+lnwhsvh7Jp1zquhfD/w/Pqn2iR7rWLfQ2tZpZG5M&#10;m4bV6ZBxH36mrviL4rQeDru3k8Ra7o9rZzSMsjz33ltux91Q3Dc9SWB9q/Lj/hoP9uz4oNG938Tf&#10;FFmseRbTLMbHzefSHZv5/vEj8awL/wCAfxi1/UZtc8c/ElFhmZpbi4vtSZi5ySS3JIPqT655rt9r&#10;y25Xojmlh3J3Z+kfjD/gor+yb4HEc2sfFu0nZndNlij3TIQOmIQxHOOuBXm+u/8ABXf4YeUJfB/w&#10;x1K/j3MJJr7yoY2QHhgdzN7gFR74r4Qn+Hv7NXh2987xR8Z21CXh1h0xVZMZ4Xcpbd+JBHoO9/U/&#10;ip+z74fVbfwj4Kl1S6iXbDNqkhWILtPzFMndyB8pAyO44pSxU+5UcLDqj6g13/gqZ8ZtZ+bwd4P0&#10;mxhEjPCZvMuN6nkD5SvP0P4dh5H4/wDj9+2N8b/9AuPGusW9jIrKlxHGllGUbkrlAjOBk/fJ+teW&#10;69+094q0exjstB8N6Pp5ZchbWzIVePvBTwD7/wA6858T/GL4jeKZZl13xnfyRyShzb/aGEWQBjCD&#10;5QB6AAfjWEq8pdbmsaMY7I9yi8A+D/Cu7V/ib8QbWOSRR5kk8zXFwxyBjHJ49MdB3rFvv2g/AHhg&#10;yWfwv8IwSXSowj1TUEBPfBC/XBGT6ZFeFX/iC/1FGjvLl3+X+JuM+tVtHupmvQseW+vOBS957FqM&#10;Y9TpPFfxM8Y+Nb97nxR4kur1mZj5bykRrk5+VRgIAeygDk44rBmv52jaHc3H3qz2ui9y24rjdg4P&#10;atB9Qt7SO4ht18xZlwkjLyRUuPbUr0Kck6sx4+ar2lSsisygtgg/d6cdKxbfUPIuYpwnEbKW9zXS&#10;aRc6le3/AJ9pJFEszL5h8vhcA+1EtguV7Kyvr12xbMqxn5yw4HNN1KSY2hCuAsaf3utaVzHfxFoJ&#10;9T/dNuJkVOSx9uOvtWLqF3ZrHHaGBR83zM3AP1qfi1K5jvvgHrV0umah4ftrfzvPtWeMr03FWjC/&#10;X581+gnh7R/jJpHgCZLCW1aOK41AyRnzVMheZmb5TkYJBIOSVBPrivzk+CXiyOHxGIojDa7bVIlm&#10;kX5SwZfm9Ow9fxr9PdE/aR+Fdl8G28ZeIvGuk2cflGCab7erRtMU3bFPBLkE8YyTxx1OdaMt7GlH&#10;WRzninU/iC3wZu9I1Lw1qQEvhdoVjt7hJI2DWhXJLAMRz0BPStj4mfFfSLPwVrkeo6ddMLjS7oIb&#10;i0KmItG+FYsOCM4zkgnpnmuy0T4mfDzXfAmnXFwm23uLCGNWmjAHMQGfx/DrUXj/AMQfDnxD4B1g&#10;3QjH23RLlo/M4BzG2CM+pPpxXG4y7HRG3cw9G+JXhXU7WK1l8GW8doy586ZQP4RsOBnnaDnLZBBH&#10;PWug0Lxn8KINEWOx8O6ZNI9rnzrmzWYEnHr6j3GO9Wtc+H3gC8t5pS7xrHZnctpIFDYQkZ746dCC&#10;c/hWb4a+H3hHUNC0+5t9rNNZRhknjz1Ucc8H+RqvdBXK/wANPD3wy1LwB4cmvPDtmzpodoG2kg8R&#10;ISCvRj9QT6elZvgj4D/CjUdAvEubFY0k8Ta0ke4KyhRqVwEC5GeFx7fjTvhN8O5tS+F/hjUrS9kR&#10;Z/D9o8kqzbSzGFD0B9apaL4Y+IOleHtRi0XVmneLXtUSCPztoOL+cc5B5Iwc8/jUyceo1zaNGH4L&#10;/ZP8K65/a4ttYht4I/EV5HGm1g2VmdVJ7Y4444A6d6k0n9iy01Dw5eR2fiTS5I7xjbtJdWayzBYm&#10;2YDkZX7pHy9BjGDzUXw+j8eeTfXVzfzbE8RXqzKr7Q2LiTn5Ryc55I6cDPQSeC9f8b2fhiFLyO4l&#10;23V1PIySBNoM8vcryMZ/TjOKzlGnLcalLc5X4hfsZeIJbu2u4oNJRftqO0VjJKHm6ljmQv29gBjp&#10;XG/ET9nXxbFqWnvJoEk095qDW9qyzDbHElnI3UBTlRGTgDJ29Tnj2fxN8X9O8M3Wh67rvi+HToLW&#10;4uGvhfXSxsIzEwAyxwRnHQflzXLeOP2+/wBn2y1HR76f4kQTPpV5Jc4tUefeWtpoQPlGM5lHccA+&#10;tEadpK1y4ylK+h5P4y+EWpWNtFLf6HcW8kMkVuft1vIpuA0gBZfLLqOuCSy5HYnFcp4g8GanZzK9&#10;mt5M0cm3i5VueerqSMgEAAHke/J7/wCJX/BVT4b6lbLY+GPhtJqksc0Uyz3kKQKWjkDodwy3VQTx&#10;zz9a8T8e/wDBQn4seKJjbaN4L8P6ZH0U/wBn+eyqMd3JGfwFEPrC0TL5E/iiel+H/DHx40vwZJqO&#10;n6Rcf2fbTPJLuRfO2NIz7gSu45JPHPUZ44E48O+P7ie71nVEubGGS3UxXGoatb2olX1AkYbsdTtB&#10;PtXzvr37Vv7RXjGdk1H4v6xGpUboLG5+zR7PTbHt49uf615/qF/qmp3jyahqU825ss00xYtn6k16&#10;VPHYymlFS2OWWV4eWqitT62174q/B7w+La78bfH1dSurG4jkjsfD1rLcK6gHP7wxoobnHOfrVXXv&#10;27PgvDps2meH/APia8ZZMLcXWpRWolXJwrKivgc9mFfJoUMpeSJtm771KjxpHIVl3bucN2xWlTHY&#10;qorSkRHLcLT97lPd9d/4KNePfD9kdK+Ffw88N+G1MrSrdNpq3tyHb7x8yfd1P+zjrxXmHi39q/8A&#10;aC8fq0XiP4s61JDJktaw3Rhhz1/1ceFHftXnmoNm78pUJ6ZbPvUEt2sHATn+VHtKklq2yPZ0aesU&#10;i3qXiPU7mY3WpahLcSPyzSSFmPuST1qrH9r1CVRI7Fd33eagjSSd9z81u+HbFZZMlelVGHNIylUd&#10;nY2vBOh2tvOrXCbmduu3pX1npXnaPZxi1KrHtAUDnGBivly0lW3AaL+HFfQfgTxP/anhKxn37mMK&#10;qxDfxAc101oezimc1OXNJ8x1aeJNUZtsw4PBMa9KuW2v79zTSt2xjtWCb/ywTt/3qImkUsHJ2+1Y&#10;KtMpwidRHqlvMP8AWK279KkivrWMbA2N3LfN0rlxNsPlxsv1pxuZsY/WqVV73J5Dop7zT7g/vrdX&#10;b1ZQf51Ulg0K5fbNYQSf70Kk1iG+mztyeTj7xoF8AMNI2aHiPRj9n2L134a8CX3yXfh6zbK4YeUB&#10;WTd/Cz4YXqll8NwxMx4aPg/WnTalKJ9uRt6HjmnHVmVOGD57+lV7SElqkNRlHZmTf/AXwBdDMKNH&#10;k/KVfH8qy7r9nPw3NO8lvqTBnbO7aOD+QrqG1hixBkHP8PpUKa/GrFWDdv4qz5MNLoh81Xqzi9S/&#10;Zw81llXUo5WX+8uOPwI7elZ83wG1WxgMNuI1XzAdsbHoPTJNejDXbcHibHbnNSJqUWf+Prbj+93p&#10;Sw+G22H7SrGR4/qvwd19CDHp+5lX+9/Kqy/De+EK+fossMyyELxu3DGM5BOBXtT6tmPl1I2+tI2p&#10;JncVH3eBn+dZfVaL6l+0qHhV58OpbS9WU2W6NmG75ug/z/Oq0mg3fl700c84wvmn+te8SX9uTtuL&#10;KFh7qKhnh8OyNvfSo+x+7R9UjupC9q+p4LN4fvknWGGymj2r8wPzAE+hobw/dElLyd4c8hkjOfp3&#10;r3OTQvCtyG3WmD/vUz/hD/B8nKgr7bqn6rUf2kHtu512jaZpOjafJdjSLiaWRT952K7D1G057Y44&#10;wT3NdV4H1/RtOjudLv8AQmQtMvlXFvasiJjhstJkMDuUBflxtYnqAZr7SPD3mbbK2aJJtxH+lMMs&#10;D/dzjHtx0+lZ1/ZwiyWyisW3RNiOWKR9ztjcUA6YJA5I4zjOK7IySFy8xr6Xe3mia9caVaX8Uyr8&#10;rSCbzEII4Vfl+bb3xkDmt3w143vYESw1LzlaGNo41uZPlDdgOAcD2ri7jXNeh22dvp67XhaSRY7o&#10;A7cEHOSMHtxwfzqL+2ng0/8A0/W7X7Y6iVYZF3bVPqVPXHHf39anmB0/ePatJ8d340vztYuLd7eF&#10;gE+yyFu33c89Oecj601fidFdXBfSrmCNdv2a185txjY4+/hieeMEj1OTnFeV+F9a199Ja304Sxxl&#10;jNuaBlyoJAX0xwD0/HqK6Pw6NI1GSO31CO3Z5Zl+QZEigbSX3Ywo6jrxnPPY05rkcrR6No+seMZA&#10;t/a3VlxCxMPlIS3zdCHOAcY9DW7pNrLey/aZrySRZtzeX5g/dZPONvv7152Z7xZW0hbvzrdkkRZ1&#10;uCqrH1+vr2HQdDTYdW1OC2jtLO8vNySN9ljhm+8uThST3PzAggjgetTLyCNup6pcwJdxyW8l80Ak&#10;UIpDcrx3P5fl3rPufC5WxeOS7mm8xSpMchUr/tDtn3IrkbLUvE17cNPquq3MPkxszWK7RtwpDZJ9&#10;P512trdXFwsdwplWJY/LK5zuOPvH1P4D+lZyjKOxpeMjLk0KRrYWrWKxyAjzJHkIz6HuR6+lZV3Z&#10;LdSeRetdQrGNreSxwwyAcHnPXpnkk9ea7K1uNNdzskYMxxtI+77VDfWytO623y/uw3y47t7j2J59&#10;fes+a3xFxpnGSaHpVtaSyWoZd6/dKK2Tn3ztPqRjOB6UzT7O5vzJNdX0StD89vFL0HbAOTwev+PS&#10;umubO2ZTbyW/lPJu3NCeU5xk9Rnv+A+lYOsalDplpNmHdCsaKl0se0sO5PXn09/zquboh2Rm6pb+&#10;Ir2VjB4wuI7ZQBs0+FCV+U9yp4P4j6VxWpeGvDWo3u/XrnVdQMO4W8mqX0jbAc5xkhQD6ADFb+pT&#10;SztjRtVnW3aQblaYqzKuPl65Gcn/AOt0rH8U6o8eyaGJpZVC7Fmx8gLAHHqMAZHXOPxq3cnm10Hn&#10;w14R0yGC50fw/eQ3Vs/mQyWt+26MHn5d3IOeevXPArmPiN8L/AfxV0i6Txl4Whj1B4fm1fcsNw7g&#10;Ha7SIGEnqSwYnnkcEZvjH4gXSXq2ouZLQGHyJDdXCpHHJ0JPU56jHT0zwa4fxL8VNC1JVtnMzSbm&#10;DK118rMeoAU9M55B546ZqXhqdbfQqOIqU9jz3xp+yL4y8P8AilX+Ht/DrNrbqrO0eI5cBck7ScE4&#10;B+6TntzWL4Ls/j34U1/ULLSpNes1hVmWF1fygM5J2n5cbQT9K9Ai1Gxzb31hqNz500se6280rlQx&#10;HHcnjHqf56bfEj4h+CLiS1sfDclxaNblWZoHkIBwCw5HPOM9BmsamXt7Stob08wktJIf8O/2+f2i&#10;PhdYXPhjx+LPVLVDs+y3kJjzGwP3s/LgnHBXBJ75r0zwZ+0p+xh8Sbm3074q/B9bW6uYw1reafG1&#10;v5MpDDfmMYYA9F2gd8mud8L/ABy0j4zeFJfhH8TvhTHqEN1tjZo90V3AyP8AKUmClhtwMK+5cgcU&#10;7Vf2PPAk0lq/h74i3mg/Y5GEa+KNLfymGcn97EGx6AlR+FeTisNUo/FC56NGvRrbO3kd/wD8Mt/B&#10;jxJrl54p+EXxqiNrNFI8Wm3O24lUJHuIJj+bJ90A+tecTfstfGfT9A1rTtI0KPX4ZLfMT6HcLcMV&#10;ZN2di/MufcDniuE8ZfDf4gfBrxzt8TWc1rDdZFjqVrKWt7geqSpwfpnPqAa0fhR8fvif4B1S+1Dw&#10;/wCKHmmtdxSK8USo2M9j1xivK9zmV4tHV7zja/Y818GeFdW0nULyz8U+G7mzuIWI8u9tWQrgYPUV&#10;J4i0yEeK7eVzzKVPA6cc/hX0F4P/AOCqXhzWbmx0344fBnTdS+5DItvGJllVWOWkV8nJOSFDKOAf&#10;TPca83/BOb9pDUodXsVk8E+IZI2laBLhoY5JHYYUK++PAXsHUD1NdNajW9pGV99go1oxumj5x13S&#10;tNh8ItJZ26xtwu0cf5zXN6Hod3feFy+lRlpxu+XzCrDjqMAjP4V7/wDtD/Azwz4E8PLpfgfxVca7&#10;NcMxsbe3sWl85FIDOJI9ydT3IyBXk3gjw7r/AIdt2XXNIvLNmG7/AEq3aPILYHUetccPaQldmnNG&#10;dI4C71n4qaNeafpcvjS+02ZdreXY3jxgccA84PTrgfjXrPgv47/tDeF3+3yfE++uGii2o10VlYLj&#10;oCQf51xPxFtNFk8axwakjQyTRLJaXLE7c7TgEf19evHNXobu8gspLDULJrd2jJiZuQ/uPWuqNSpU&#10;indGVSMadtOh2Fx/wVa/ae+D+oLo1jqFnc2t1lp5BHJFMeccNG6gHHsetb0P7a3wE1ZkufjZ8AJN&#10;Qk1iGKebWrrXr24uZNj52+aZMjYTuCgYBI6ZzXyH8aZlbXbaEL+82s7bW7EjFdF48W/v/hf4f1GO&#10;22R29xJAG6lmlt89ugAhbHru9hXuUcPTlTjKN0+p40qkoycXZnuWreI/2XvH13qWo6H8VPEXhuC5&#10;ul+yJDrDy/Yoxg4CyhWck9T5g696qy/sK/DzXr2S18BfHuO6e4tRLGdStRGzsTli2yR1wSe55znn&#10;rXzF4e0m6v4pWgkOGUL7Lk9f0rV0/Ttb0+WZNLvbiFmjAWSOVlJ5x1HT8629jWTtCb+epPtKcvig&#10;vke9ah/wTG+McaSReD/FnhvWZ4/LeRY9WS1jjiYFsl7nYrHgAAZzz0xz5n4o/Zo/aC8CxS6v4h+F&#10;WtW9vHP5EN0tmzRztyD5bAEOvHJHHT1rL8M/Fb4z+GllXRvGuqK0LIi/6QWXb83BDE8Zr17wf/wU&#10;C+P3gu3hl1qPTtYCMBI1zCUkcd1LIQAPw/Ol/tnkwUsO+rR4Pr2n+I7ASDVNHu7doR863ELKU56H&#10;I4rHDXBH74fM/wAw46CvtDRv+CmmneI7JtP8dfArT72OSTfLm3jnV2x94rKvODzz171knVv2R/jN&#10;NK2v+A/7Jv8AUptkl5b2LQyR7QCSgiPkopI/ucZ54qfrFaHxwZXsqUtYyXzPkm9adogBAzKi44PP&#10;P4VJpcSW0szP/wA8/kZWr6un/Yp+Gl2j3+g+IZms76PyYZGulaOJmG1WZ2VcncU4AHJwK898c/sn&#10;x+B/EFx4Y8Ovf619lXFxfGz2xsdisdm1jlcMPf2raniY1LRV7ilhqiu9NDw1zZq0kY+bnr3rYtdC&#10;1YNG7aXJHbqmfMcYU9O/FekWPwQvWuo4E0CZm25aFbclvL9cYzWl/wAK1fQkt5L2x2xLIA0U0Lb1&#10;59CeP0rflnpExj8N2jzbT/BtvDvklSIySZCoXBAyO2P/AK9bEXgkWcK27+XhkG7acso/x966y48F&#10;RRRtLY2kC7myFaPdnn0/+tTLZtVtZMiw8yFR8220cMPb2rT2couxlzxcbo52HwSklsFR/k35wV7Y&#10;/wA96hk+GFlK7QyBd38IVS2T+Jrq5dakuhtstFvIphJgs1u5XOfTH4VJNc+IID5tv4Ymm3cN8u36&#10;dSK0jGK6GfNI4rVPh/FBaRwaZLcW8ytnbb25ZmHrkfzrm7v4OeIb6Sa9/tK9CzEllkjBLc5ycnrn&#10;26163by+N7oZOj3EPfyty8e2eaVtG8X6lfRRxWe2PbuZjKco2fZP8+9VLlY4ylHqeY+Hfhf8R/sN&#10;xptv4qvLW3baDH5rqsuD/EM46gdu1eneFvG/7SmlaZNB4r8cLf2yoRDBdXHmALtKkA7cj5eK0rT4&#10;Z+O7l/sdhpEcm75mZ45W3e+QRxirmmfs9+Nrpo7yzsrrdwyyJHIykH/ZY4xz9KmUaco2sP2klrc6&#10;uf8Aaz+Ji+GV03SdL0VpZInjmkkaaNUBB6Ekbj3xtAJ/Kun8PftNWui6Na2934umeaGyRBEzYAKq&#10;oChhn35wP6VwD/sqeM7lP7Z1u1lmhcb1/wBERFUc5P8An098VqeHv2QfFHirT0u9BuLtYGXcPJnj&#10;VeONvQ8gnj/9dY/Vact7GjxEkel/Cn9qzwb4Z8E6Ho114wlSa10W3huIVjZhHIsaqVx7Nnpmujtv&#10;2y/B9p4eutH8MatHNrU91eT2MMlrJseSS4kdd5wMZDA/iOnNcFpX7C+uN8moX0NuzR5zNcMQvPH3&#10;O/0q9rH7JPh74W+Hrvxl4h8RxyNYqZlbc5WQgn+8euPasKmHpwpOV9jSliJSlFWPMfjT+318ZvCG&#10;q33grwp4T0jS2kk+1TTPC07F5fncrkhRliT90jtXjet/tT/tI+Nwz3XxT1K3jZnAjs38lVz1A2Yx&#10;/hVX9ovWbO++Kc89rIrRyWsIG1uCQgya4dNdt4dw69R+7HeuCjL2lJSse5GjTjK0maV9a6jrMwuN&#10;c1e4upF4Zp52ZsduSaa2naXaWxeUq3lnLNwe/wD9as9fEOHRivDN91m6io73WZp4njKrtY9/Sq9n&#10;Vlu7GkpUeWyNN8yxpcWrhV6qo7iqlzeM939n8vaqr/rPWqR1KUR7Y3+ULjGahkupR8sjgtjLba1j&#10;TfU5ZVFsXoTbRStcKd0jcM2ep9+KqPrMsRYTRKrHgY7CoYLhnl2CVVXBIz61XuZIUczPIpQHLVt7&#10;Puc8qzjsWI7q5lMk5k+Vs4X0qGFgis8krDd2NU7nU4X3eWvy+wpvnXF0FR0+VemKuMNdDnlW8yWW&#10;5mZv3fX1qNLZmHmPliTzUsMHI5q5b2MjjIFbKNjllJsjtooVGWP/AAGuo0uw22ysiE/n6Vn6XorT&#10;XCl0/i4Wu2tNEby1D/uxtA4FduFp9Wc9aXQy7SxdjiTjv9a9r+DEKN4Uw4JEczBd3bv/AFrzKHS0&#10;L/uvmHbPevZ/ht4em0vwtCssOGlBduPWrxUfdMacryNWSPPTDAdCtONtujwJMc81aSz2x4eLFNkt&#10;9/B+XnNedyHURR2yH5i35Uph8s7zKfYUfZ8LsWXGOjUrK6Jt253dzU6gVpYyDlkbr1NVZfNjfK+v&#10;atRlc/K3aobldo4VTnkUhrczZ4zIjSMSGLZ+WqrMyytHGrHuN1a07DapwvC4qFYI3H3QBt60FGa6&#10;nZvB/MVX2A7t56D5SK0J4wwYY/zmoGt0CMyr/FnBWku4FEqSAqfKvXrUsdvcMqmSdv8AgVWEtU3/&#10;ADDd7VYaJSQoT60/IXxFGS2YNtDcUrq8A+V6ttBtXBwfxqvcBs8cFetTaQRK8lzN90vTWu7kgBj9&#10;KJEw+c00Etwxo95B6gJpSeWaljlJ5B20mwnkd6aY1bsv4Vo5SRJ9CX3h/T9H1KZbe0gu5ZJSNytm&#10;NGPO1T3+o71Gl5rtpZsvlNYm4M0cqKxMjpgdMcrkt64Hr0Felap4a8O6m3m6fA9zdJMMyLPtRgwy&#10;SRjHfsa4LxF8IJG1Zrj+3tQjuJWQGG3G5doYl13Bht+UDHBJI56jGkZX0Yc1jGi8K6Oulw3Vjdrc&#10;XcbKZbdkGxI85PzE7i+/vxgE9aydO0Nf7bm1J9PaOOHc/l27KzFjj5sn7qgdOTjr1zVjVdUtLLVz&#10;olonmXHlNv8AtS+WifLwMnqcZ+pIFXH0Kxu5JIprZ0SzUNcPGw8lwPugHrg+tV5lXluTeJdXvLTT&#10;47bQtU8y3uVVYVfEbvx8+dp4+YFevTB4zUVhqFpoLiyZY4sQsJmumKt03cHqeQvcf0Na/wBMa3gt&#10;5bC8huV8zc0TW+fLGACcg8ff4OOdv4VKzyXd3Z2RTy7dWEbq9iWkn5GWz/dzjHYcUEl/Rda05IJL&#10;9bgR7ZwF86Q9wSS2cYGeMDOa67wzrE+vW0moy2NrEy3TeSq/wd2XIO4YBB4yQcVwdzp1jqdy3n3c&#10;NrArMqrJiQNgZUAZwvP1p0+n2E7tqMNwUkWNYpxvLRrhMkLzxnkjjoetFyeU66Hxm8sMijTfOlup&#10;MTSM/wAojBCvuYHccfLx3yK0oNd1KC2a5vtbuIY1jZZFWPjcV4Ubc8d8jB9K5fw5Y6DZ2tr9lt5J&#10;E2/ubNJvleXoCB7AHIPXA9xXZafqmqSS3F3e3K2FrYMsvkwzBWJztOE6k+2cY56UrhymgPEGuyTL&#10;a+SWYyMu/ft8rBzhh1Gf5VaHiXW5JZIkRHZmjRVjBYhipOCR/n1rm9INxrN1qNsbxtP8tmU+XJuk&#10;Ck55J6MQBn0z7VJp1tHps1vY6f4kk8nywZLtYiyJIG6OexPTnufelyxkPmt1Ny81LU7BGlv7ld1x&#10;0jjXJzjH69Paqa6GxgY3N7JFFknyxFwMHoeK0h4r1Gws49PvNHF0xkwJmQptQY9e2D+IFasc/hy8&#10;tpoZrqS5fl1tYQWyD1x2+vp+NZ8sYlanJS+FdJh0x47Lzo2jJPmSqF3gnnn8T09M1zN5awG9h0HU&#10;oD9nkjZftUcm5ySBtBwenAH556V6RqMD60trc2UD2zQqUS1nTcC2epQ4+8nB9MD1rO8aiews5LTT&#10;NLheS5tY3NtbW6Mxm3YCrt5BGclQc4U88ijlHzWPIPFPwZsfEF9JbtYx+ZLJjMxyuwcY56nPp/Ou&#10;Wsf2T/AeofaNWk1iSNo7h4MQnc8QCjpk4weD7gnGa9rvtb1q91ez1my8M3Vjb28ccVl9ojXaIRkK&#10;cZP7zBGWwee3NQ/8Ipp+qaHeaj4f0W8uIrp/JhhXiTzfuiQAYGNqqNxxktxiqjHsw5uboeCt+zhY&#10;eEL+bUNF8RNJcWsSNaQ3AztdSD5mc9Ac/L1PGO9R6f4a+Kuphp0vmnZlZsraHaitxyMHPI7jjtXs&#10;Gs/C3Tr7SprfXLqZvssa/Z7ePImDgqXzgYwrLkZOSN3PFV/B2gWdzYf2xq2qiHT7hFiWQ27STPKT&#10;j93EOfbJyMr2raN+pPunM+Afhv4hi1aHxdrXjGSzhtYMJaww+WshJOQWO0ld3TA9Oh4rT8X6do1z&#10;rPkeIdYurq6lt3W3t/tDtCspwQJTjAHGCBk9x3rqPF91+z62u2umPpskmm29mvlwtZsWjk+bMhc5&#10;ZmPbgDbtxjOKZrmh6Tq/w1U+FdXEUC3Tzy285eSeOHByAGIUE47dA3cmon+8tdbFR02OT8F6t450&#10;eVfCmkajperaHqF4IZdMv7M3FqBnbna/zI3JIIweODWe3gL9mjV9Wm1rVPh1r2gmabbPe+F7o3do&#10;27P3lYEoOT0JxWx4E8J6V4av7yz8XSXEEdqzeUkMLmafKiTB9cDapHqabeS+GLrw9daVPrMuhaXp&#10;sSu1jHybnLE4Kk/MzEgk549MVx1sHhp9NTohiK1M4PVf2Q/BFuU8QfCHQIdet5rf93G+pFJ58cFv&#10;KkCtuzk9O3evB/iL4V8c+FNWH9seBtStWt2xPC9ud0PYA19FaR4FX4k+KLJvDniWVrWzVYlXzCii&#10;UlBkkHAyOcgZGT1Ga9W+IPw/+Ovg2Jdbk13S7jStoH2e+j+2iGMKz4BYeZnCjgEZJ964q2Blpfod&#10;lHGxjfzPjHQfipr2m2zTaNrl1aTQxho2ilKkMMHn8q9Q+Hv7fHxqt9ENj4yl0zxJZxSELHrGmpcP&#10;kMAMcHPr0zzXqVj4Y+GXxMv/AOxvGXwX8PzyXlqZv7Q8P3L2rbORtIAIV/bH1rzyT9nj9nHwx4na&#10;9svHniDw9b2P7+TT5XhvWLq2dvmFkOTjpt4rz/qtalJ+67fodixVCVOzsmXvF/xd/Y++Kl9ptx8U&#10;/gP4l8J3Em2OLVtFlYQqdx3kxSAliSSQBwOK67xd+yNq0vwtt/FvwnuNW8YWLO0ltBJoEsNxaR7v&#10;lxjO7KcnOACeM8Vs+Hfjx4O1CBbEfFGa+tLVS6w+KPD0V9hMhAsXUx/e5IyQAT2r0vwp8XPt2pPr&#10;UPh6z1SZvJ/eeE9bezulVeTmOXO/juQMdKlwto00EaicVZ3Pyq+MVhrdp4pVdQ0i5t2bI8qeBo2U&#10;A+4rqJ9YXWfhZb6JZzeXNDqEcjRMv8IilUt+G8Y+tfpZrmvfB34q61Z3Hxb0231BbZpDb2/jLQdj&#10;sN3yxpPGN0igcbjx3xzVfxB+xJ+x78XLGXUPDXh678PsZIx5vhu+TUIYkPJUwsQ45/iJwAOlenh8&#10;VTcVFvY86tRqe0bPzC0LSLrSo7zSrhgwj27JI1OG5HetPSYby0s7izltWDNGFh3fWvtTxz/wTU1G&#10;CzGofDHx5oetWokUwwSzfZrjGeNySdD614p4k+C/iLwvqBt73wu6SW8uLjeoYKB15HFe3h1h63wu&#10;559T2lPdHk2j+G7l5pG8kqZmVNzD72Ax4H5VrSeBZZbKSN1jA85Nu76Nnj8BXcT6KsF1bwrp7sxk&#10;+U7D8nyn/wDVWtpfgzU/EV0NFsdLkmuJdrJCq/NwOeK7I0acb3OV1Ged6R4WltkX7Ukaqh/1g6n6&#10;/wD1q+3Pgr+zx+zvB+yP4B+Meq68dP1C58WNZeJ5oPLdog1zcRI5b70QCGH5f4w+T2NeM+Hv2a/E&#10;2rzRaRdxwW8l4GZFaQFl2nJBA6HHrXbeIf2bvEVp8GLj4YtrsUVrqGt28omaP5oZjNEm5fYhVH6+&#10;tY1pUoxsiqcpc+pB8bPAuueHvFh8NaP4iVNEi17T4pri8tz9pKfbIT5qRjKcEBgCwyOOM1lat4c8&#10;UWXxF0+LSdVjbTfMYR3VwpWV18tN2QPlBLBiBk4xzXQaz8J/inouk28Woara3lvHNaxC5kmYHd5y&#10;Kuc9Pm2mq/j7wXqumaXZXL/ErQ1uILuN7q3kvCpi/dtx788fiK4JRtKLsdsZ80bJ3Oy+MHx48QQL&#10;4Xk8PeFbWTUNJtfsP2qzjC3VxEUjwZHUAkAxDbn7u445Y1m+FPHU3xNkvNF8X/D9LjyWWO+/tHT4&#10;pX8wqJFYzcTMAGBA3ADPpmvF7+D43XPm6ncW832PhlkjjKoMHB5U8jPXPQ81tfCR/iWfGMmqW/iS&#10;2t1kuo47mG9baJpNu0Adydox7ClVwkKzvbbqmFPEToxai9OzPVNB+EnwU1TQrpdV8EvHJDcul3Pp&#10;980eJcD5QCGCgZHAzUJ/Zj+At/Euo6X8Rdasd0n7yHUNPUxReqiSNmZznBBKDIPapvDega1N/b2m&#10;WV23lJr8jSRo4C8xx/xH/Iqx8P8ARbZPE/iLTjqRbzNSSVeA26P7FaoSoHYNHtJ9TXLKjiqL/d1X&#10;89SlWoVPjh9xHq/7KXhKLTEOneILW+ttqhdt2qTEl1UHaQM8OWIJB44rF8SfCzwn4B0+PUPFXgzV&#10;2ikvCIZI7VmSUqf4tucDrXoHxPtZLD4c61rek3caTaXps01qzxkYZIiVP+1zWxPpfj7ws4PgjUZM&#10;SyeXJ5d0Yd6k9Tg/Menbms44jMaWlk/wK9ng6kt7ep4T4M8b/Dl41trTwRDNuXMH7vduDfdPT7xO&#10;emRgDHc16No938N7a3IHg9YLho1HmNaqyFgx46Zwc9MY6elbfhS61/xh4N0X4i6JoGkySalo9vdW&#10;sM1lGrRLNGG25QDkBtuateG9U8E6b4jv4fFPwwxqaWcDSW9pfMsUSlpFjuDG24MWMcu1sj/VsOxo&#10;/tCcf4kXEqWDhLWMkwgNhLDa3tvorLHBOu1PI2sjDI5HQjB9x09KwdQ8W3dtq0lhp/h28XUGZhZ2&#10;jxoMxADG0Z+7jjOM13Oo/EX4fWdsHt7q6hb/AFEMFxbgBSVPLFSeCQB6gE1ag8N+FdUu21vTvEGn&#10;zXEa7I5/MEc2MdFDYZh1+lbU8dRqfaM3hKsfsnF6f4itLzwydS8W6E1lEW8lUuLXepIbrgZ4DZ5I&#10;H862vD3jnwaIBpulavbxyOxjh2qB83sOOCa6DUrvTNLij0bUH87aMS2sc6g+WRndgnBXkfnVG+03&#10;4fXck0qaPayybUjCpGoDAE/xDHTP1rSVanGPM2Y+xlLZFXWfEWlQMsc1xHcPtUrHEpLfWvMf2iNT&#10;F/4A1a2udGu2W1sXaGSfaFX5T8/XJI6YweoIr2qxPhOxk+yWelWKt5git5PMAZ89QFPWsf466daP&#10;8NtanK27yW9hJHJbLCCxHHyj/Cs6lSnUoys+htRjONWPqj8ovjJAp8T7lkP/AB7r356VxSSR2jeU&#10;M9cmvQ/2hLeyHxAuDbRSRL5ahkZcbf5V5xctawNmJ+v3txrnwP8Au0T1sZU5ag5VW4k3lMbW+Vqm&#10;WeOKJvPH3vTtWcdTZCFt49zMMZH+etKEvpl3SNtrv9nc4fbxLkRto49kk27HvUcuphuQBkei0yLT&#10;iy5ZuvvUyachH3c1fJY55Vr7FAySSybkXHvTjayS/KZD71q2+mL3iarcWmKOfLquUylLuzCjsWzt&#10;CfpV2DSpJEy2Rx2rYi0l1QuUG3tVqz02TPmbOnFCj7wuYzrfRtpGVrTt7LYmAFHzdxWhDYTr92Mm&#10;rVvoeoXDqvlfxema6YwMZSJ9A0q0XbNMa62ys7Z/lIV/l49qh8KfDnXtTcIllJtwMyMuBXp3hL4T&#10;6fpuy51dvMk6qnYV205Rpx1OeSlKWhmeAvhk2pzDVLuALCrAxqw+9zXpMVm1qixpF8qrtVaktIIY&#10;I1jgXaF/hWriRs5XmuepL2kio+7uVDErcFGX/gNRSRnoq7v95f0rQnj2jke9QS7nO/H8Q7VlymxS&#10;eO3UbViz68U02sbryn3eelW2jQDkd6jlQh9g+vy1nyk80itLY7erL6fWqtxbs7Ku1flXFW5YsPj0&#10;qvJbNv3k9aOQr3iobfYcNH/Dmq8zq/7so3zcHFXp4Lo/NEDmo5YrsjDRfjUyp9iuYy5o4wd+G/3a&#10;j8tmbaqmtKWHanzQ5btUYiQc7KjlHcq29u5TcTk02SCTeDjpVp4UYY8xk29/b0qOWN1k/wBcu361&#10;Mo8o0yrIkmzBBquULMdq8Yq3OJ0OB6VBJ5mM7T+VSWU2TLdKa6BeB/FVsgsv71Pl/ixTCqZ+Qjb7&#10;0EFOWUKNuMHHFVzc+WM1ecRyScMM9qhks1Jy36UD+FXPsLWNBmVrjStWHlpcKCPssjDCjccnGMZ+&#10;tUUs9U0y53xyqkLR7YYlUyMp4B+Y8gt/9aun1JdSsrGO1u7m1iFwvy5YnK5weO/Oa5qe11IaheTp&#10;4ghaOCOP92YtoTj7wxz1Un6VpHUjmKes+AUeWTWP9GWTyT9paSEHyYyuM8EfNnnOe1Y2qwWHhqS0&#10;fSNckmjktladp4Ffe3BO7Hvjp06dq6nXbLQYbRtSOpmSTaivuY4nBbbzzwAGJPHRahimsfD0kd/o&#10;0djqKXEkn71bXOCOu0PwcArRHsHMcTbSxW0raiLy3dnBSPjDQrt3EemPvfyFR6tHJqEkcFvfq9wv&#10;zbtpKp8o/L/IrS1zw/8A27q/2Cd7cXH2UzNGoVe+QQoGMDeRzz+VSaboM1zpzyTanY2saxqjMFG5&#10;tp65z2P6gVXLfcrmsc/4d8CW+o3n2rWb2NIVjxdtcEJGvOCAQM9cVL4kK2FzbvGY0WT93FIjDc+1&#10;eGYDtggDIHTvV3/hEr2CC51K515lWGEnc0gMT8YHyZ5J45HP5Vz/AIq8Pvr8kOpX+qTSX2S11Bax&#10;hY+TlUXvgLnPuT2Ao90r1NK48T6JqmpLcQ3FrN5SKFtIYiqK4DFgeeM4yfXdjjNSXOt6gFKJYNcQ&#10;eYrSpEQF2A/dB7HB71naR4Yjmjd7TS/LhjkVLq88n+9jcP8Ax0kHtzk1Zh0K5v7CS20vVms7dp/3&#10;skkIjXC9OT1P6VXcl22LWn+JkguJoYo5LXcQzXF8VYmQ4LMmCeN2SM5PzGu48P8Ai+1MS299f2rw&#10;i3K+WsJ3TSb1ZnPZsALj0xntXB2PgrVNVgNzJoN1feTN5hmuJh84UhcKByf1J7cYrP1TRtJTUZIY&#10;ruZj5rRR24LN5SsA24/3dxYLj2b6VMohy2PXNVvvFus6nMdBDSRwxeX5cCjEgYg7+nXBK5/Cm23i&#10;qbSrqS5v9B+y3EDOzRyNhEQ/dAH4Y9xiuJ8IXF74bwLJLeK1ht5JY2h1ImQR85cBjjIIPr1rY0m9&#10;h1uVrv8AsK2a8eRflmDsy5XoTyCpHY8gYpcvLsTzM6LRvjR4dvrxrbUnsZrpmCXDNcfu4ywK4Y5H&#10;PBGByOD6Guqstb8N6VpcQadY0aYCD93u8uXgjLZ45/Mnisw/CHwM9jHqkugWMU0J85reOMGN2Yn2&#10;zjKnrzWjqEGkz2K6cmgoXWNWe3LIFYY+X6HdjHcde1RzR7GnvGgb3S9bvJNJuGby5IQkc3k7drAf&#10;wNyOo/wrm9e0C7iK2Wr3lxdafFj7Mqy+YytwvQdCPvE456mtrw3qGmXcMf2u2t4buRQbi3jmDYYc&#10;cEdhU3ip9M0eyihinME0m0RKsJk+XAx+fQn0qeZp6Ao9THurpdF0hbKwvhfWbWrWsFm9uPkLLt35&#10;K5DZ784/Ouf1NrCXyfC1peXRkWLyTa2Nun7lQdqKJCp2ruIZiOhGeK9E0zxHpEuoWmkCBfKkUi7u&#10;GzsgwmRuHXlvl9qxfiNYWs7y2Xh6JpL4RMFuLRWRWXP3Sw/hPfP41tGcjPlRxGs2+nLqt9qPhxdN&#10;swz+VcPcZk8txwpQE+gGOSDWDeaLrGm+KbjxJr/iSSCV4IVjjto1Hl/u2CfIMmTt9M9+a1/HNvHY&#10;3v8Aal/btZ3V1axrJa+V5kYyvJAx0wWA78DFXPBceu6xPH4ltNR0UabDIIYFu4xHNLtB3KiueeRj&#10;PYFu1VrYaZwa+K21DULa71a0uZr9JnmaW3MaxXEfyjzWRhklW+XHGdvGCQayl8Bat4rs5baXTpJL&#10;RbyTa11J95SvDkL0AwpBJ7mu317VdOu/EOrXX9n2b3Fvi2hNkyKkBLY87OMcdQvqvPFdB8KtKu4P&#10;Clvr58EXmsbbRLbdNE7QGXn7RISuMgMcDIPCjHFGj1L5jhfh34J1vQNZuzc+MbGz3Wq+XZaSuLeN&#10;wqqqDBALiMA55x7mqt4njTVtG1DSNO1zVtsyGJb673MpVT8wBPY9c9evatd9OgufF50Lwzqatcah&#10;8mXT5gPmYRAKDgEn755AC5OKfqXw78ca3LNo17e6okccj7dPtbjyZZWOQEjX7rnOcnPO6ol70lzB&#10;HQ5/TPhNbeEvDz6WfE18sXyLHGupmAvIASDuxhgc8KKzdJ8H/CvTfD+qaDJ8KdWn1GS0layu7yZu&#10;rKDlwOWbcuF6KvfOCa7fXdX1S61FofGegQx6tpuxdrXEcijICRkhQVzxzwMdO9cd45+KPxDms3h8&#10;NeHI45JneL7Wvy749zg7R/d+U/lnvUy+KzNI9zP0Yz6ZaWanwRHo1ruLXEVnapcSFdmC0hOSAqsW&#10;KjG7GB3qjaaR4lsfEi66NevG1LULtonskhDLZqeI2faD5Z6jYCSqjnrXPw+Lfi1ouqSXF7FHdG2V&#10;fP3tmM5IUA4xk/N+Xtmu88MxTy3Y8RatqX9j2s16t3JHYxthcLjd5ZHXhTnoRSqU4y3Q4uUdh1z8&#10;cvGfgnxXeaNPJD4hs7WaeCdrrTXaElScvMGwTjKkBcfewenOf4I8cfDnxzbtpX/CeyaZrFxNvMm3&#10;yofMSUbArKQQNu0YIxgsPcdNDpujeMNWvNH1/wAVXWpXepzf6Q15a+W1xuf52ULyhJXHzYz0HygE&#10;87J8HvD9r4k1ZdP8APp+m6LclBJeShiZXYKGY/7RAxzgcn1NYvD0+VpJJlxrS5rtkmvfDn46X/j9&#10;b6/8XXWqaXDEBDbrfOGJIOWEoG1TnAAznFdl8K/gVL8NNIurv/hJLyaxKtc31hfSLL84GSS54JIH&#10;9K84PxU1nwH4rk8EeBPFk15YW1is2pLqFuZITKPvICOgHTcDgnPtXf2PxS0DxXLHB4j0rUNPjt5G&#10;mkS2haW2mOcBpFHzbR1x0p05fVVrH5oJU/rHwz+TLmhaR8PPiddyWsXgHUNPjkRFjv8A7OULsN28&#10;hgcBQNnBGSTV3VP2cpxqCanYa0LiSJMQ+cCjJnjhl9vX1rf+FWv6jHq9/q2gJpOqSvfLPZLBMMRr&#10;5SR48lsHnywxyOv1rul+IBume117w+GvPlzus9qYz04I4yeo9fpXXCvGSXKzhqYepTd5Kx806v8A&#10;AjxRp3iC61mbxFrWjySSMbebTbxpFGc55xnJP6VqppPxz8J6LY3uneK7zXrf+1bWRodSjEittmDg&#10;sMBsAYzg84zX1n4e8Jact5JeTeH4W8uZVUQzjbGvQgZzg5Hfn1rS8S6bL4j0z+zbfR4YrOFQ0EgZ&#10;U2ryMsyjOSScduamUafVBGdTufL/AIn+K2van4e+x6hpFnDe3Gs6eEALwxq/2qEAgHOADjPJwuTV&#10;v4k/Dr4e/ELw6up2emW9vqDXluZpo2UsFMqbgSODxk556V6f4t+FXh7UpJNF1dftNuuHVbWYMQVc&#10;MuTx0IHvxXD+IfgDMNCvNN8NXd1p7GJlt72HLbFAGGYHgkDFEY0ox7BeTeovx78UQ2/wQtfhl4F+&#10;ByXN2ZFW11XS38owY2fOwxlt20qQcg/XGPPvC/gDxW2mjWbzQLiT+0prhVeJiNiSEAMTgYKj7pzg&#10;kD1Ndhc6L+0D4Yg859Rs9Rt+fJ3KRIwBxlsDGcY6d81e+Bfw/wD2i/FWh2fhy98J3kC2qmJrppl8&#10;tctzn25H4ZrFKnTi3fdmt51JJJHKfC34OeKrG/utWufGN3HcQ6iyTQmYGEny4iSRyc84z3rX8LfC&#10;y88MePdUOna5HMwsbeRQkITa0k1yW4HXJAP+RWlrUfiz4NeKrzwb8R9NuIZtS1A3Nrd7cwzKVjH3&#10;xxuGDx7VpaJ4hg1HxTN9mabN1p8JHAO5YnkGcj/roKqMo1LWIcZU0U/iBFqFz8PtW0q5gSSOaxmh&#10;aZ5DktIpQYH4iu30SSH7bazPOrqsy7t+SWORXPeOo7CXRoor27SFG1OzQySybRtadATz7GtmO9a3&#10;eG9067jukWRRJsYHjOOCO+cUSjoCuYHwHRbT4HeDGSNlmbwfpnzN0/49UOPTvVe1srnUPjP4mNwr&#10;h4/CuiLufnrdaxWp8MbMW/wv8M6ULhc2/h+xSNV9oE4/TFY9jrd7bfGXWLK10mW6kuND0iOTa2Fj&#10;WK41PO4nufMGB3GfSplDvqVFyMH4x/CmwtfBOueLoLy7jmtdNlmVVmO0ttOX9Qw9c4rs5vAejanK&#10;1pqmnTQ+YrIxj/1bKRzmpfjLbyXHw08SsZo/s6eH71vLVsMNsEjYPr0rbuJ7uK3he5kWONVHmSMe&#10;QTxg9v8AGueWHoy3jc1jWqx05jy34beA9Yt/F/irPiK53aOw0a1Vsb/Je0tLsSAngHdMQB6AV3UW&#10;myWsi2l9f/apI4gvmtGFJ7dB1Pr6msfwJF4mg+Jvjjyby3e1m1q3dh5eDk6dbKD+Sp+RrprS21O4&#10;ufP1yK3juGT7tuxZQAeOvtXJjqcY4X3TahOU6t2ZuqWcCKGSLc/TaD1zWZpni3w8dTXSdd1Iac21&#10;QBdQlgx+i+1dLe6Yl8pR2KttyuztXH658OrC8uI5ZJS7LkBpFDEErjqen1HNeZhfq+vtLnTW9o7c&#10;p558YPC3wC8aazq2meMvAFjqy2sjNY30CCMOSkY3ZXBbmTgHpXhb/sF/AnxdfqvhvXdUsRHuN5HJ&#10;dLNskIyByBjA+ua9J8e2+taB8TbjwjZbfsNt4VkvGVjktIJoFXk89K8ufWPF+h+Jri60+8Cwy3Cy&#10;eXIxClgOORnJAHcV0YSXNPkhK29jatFxjzSV9jJ1r/gmd4nt4JLzw148sZ441c7bi3ZSzD7qjGQC&#10;R3PArznxX+x/8bvB5YXvhCS5jSMO02nyCaMZ7ZXuPSvrTwP8dvFGlWslrqOlrJ57oXmVg26QDG/H&#10;8OMnt0Nalj8ZLyLVo7TVLRpba4YsGa32sSD8wz/dxXs+xx0bWkpHmSqYd7xaPgbVfA3iLw95kOse&#10;H7u38vHmNNAyhfqcYqqtoVIBTbnpxX6J2kvw+1LTJLi/vLS485l3Wvkl1Yjox3ZUgAdOeaxbf9nD&#10;4J/E2+unh8J6eJtzT3VxbyeUXYZ3qvOMDngAUpVsRT+ODHyxlqpHwdFA6DCR7juxwK0rXS7llXER&#10;GetfUOsfsb+CNQ1e4g8HX88K+YpRVkDNjqQqtgHg4yTWbrX7EvxC01/N0vVLWSJpSqpcKY3Rf9o/&#10;dz9KunjsP9ttfImVKp0szwWx0Rpx5bJtDDA9q19D8BTXMqx2rbmboFGa9t0j9k7XNMSK61yBpjI2&#10;FWFgQ3vXR6f8Nrfw4i+VpXktkhWMeM4ODj1rvp4jDy1i7nLOlW66HlXhv4EahdJ5upsEX2HNdzoP&#10;wq8O6Ei/6Mryd2YZrr7XTJ4AT2XoKkNkScsPpW3PzabGfKtzJtNKt4WwkaqvtVlLcJyq/wC7uq19&#10;liQYCN/simJBziMt+NZ6xlqALEFXfsqaJzjg9OlNNvKwxt+XtTXjJP8ArPyq/QCVmQ8e2KikjR1+&#10;XI9Ka0e0fLJRuJG3eeuBV6SI1SIXSMr9/wD4FUbIxGVNWAMLyuaDExGQtZ27FxKfkyBtzVH5UrPg&#10;xYH8P1q08JUZDfw96jEFz3T360c2gWkQOHi+V1/Wo22dMVbmVkHzrzUYtUK5xis+XmLKoSEruxn1&#10;qNrcZLbcYFXHjiiT/VfrUDeSJTnq1V7MLlWaCFgQoqnPpqsfkc1qOIWHyn73WovJjIOVqfZj5zIk&#10;0ycHKuenrTHtLhRgithrdWGBupr2bKnElT7IOYxZYpt20R9etRvBt9a2jaSAZAWmtZ5+URfpR7Mf&#10;Mc/LayvuCx9uDmnLbyBMVrfY13Mu36037E7dan2dhcx754S1+XWLi3vJbhZrfkQRSOcBck5Hp9P8&#10;a6y60uGST7VDBDCLjO5gRu4HAz9T0rz2GW7ubBZH2ny7hiVt8R7geufati18SQ/ZPLSHbcW65GGL&#10;YyOv1HFYLmibWjI6/wAOaDd6650vV5zFbQ8vcPtz1+729jVLxVpfhq3tEGk3U8m1/LebnYrH+LB4&#10;HGBkU201vR49Pt4b64KPJkMwyTjvn0JqnfRagxUfYpvssXCpMeQxYndgdCVxxzzRdkyiinGLO70l&#10;ke7tzdNcl2uGiAZoyAMA+5A/yKy9Q8O6xe6j5caWkSeWQCIQcgkZPJ5HA49T6Gutv/Dc97HHd6Ml&#10;vsmzH5bNtWNVxjn6E8nngU0+A9c0+9h1vxBJ9qt47hHjW2Kb2kBU7Dn+BgpBHfPHWruTyo4i5W5i&#10;1KeJtPaKCOT915kO4AYxuIHY8/gazorS7YT2oRbiZZAkzbyAADzg+wHb0xXZ6v4f8SXms6hq+jvM&#10;ttJICqNMPMSPrtP0HQ1k+OZbrw3py3OkwSzSXCwtcxwQ/dbG7nPXAJGe+Peqi9ijH124tbmwuo7L&#10;U5oYWVWZUZsQsBnHTnO0A9+aydb03xFYm3vHujeQq3mSQeYVVAT/AHe7ZPH/ANatcah4pulsbaPT&#10;rOGJke5u5JpMFYTIEO4jvyPm7ZGelZWsC4n8RQ63aapNDYuxhkji2yOH/hKd85Ppj8qqN2wI9M1r&#10;VtMmur200yaV4QrR+azR4bICjsfrj+lQW+u+IINQl1HxjFb2IaFy0VupLPGG3EluTwWIBPIP0qzN&#10;4i/4TDVTaaxre233NErEZZV3YV8dQT+feqd1oWl6RbrFYIbhJLrzWku5sske1lORnplS2OhGPekW&#10;aDav4Tt9Whla1u7qO1g8354zgLkHZ7jnpXRaB42uLAfb9K0mRo1bKJuKBOT1J7AYHrj6VhlFh8Lw&#10;2mizX0esTeabq8tbf5TDtUrgdQTt/DrVe/fWrXRl8P6hpEdwzKGaa4yGhULuYLjGc85z1NNeZEr8&#10;x2mjfF2/F5deI7jxDb3tnb2aRTfZrMKPMYhQ3+31Ax65rofD3i/SPEz/AGy01aS3tVZ1kuWtTt3K&#10;pyATznjp1rx7SfEFza6Ve6hbeH7ifz7xRFPazCJLYOu5SExxk5HPA2e9Q+F9Q1nUInj1fXLixtbO&#10;4SSC3jdmcsDjfheGPrnqM0vckyrSPZPD9olp4iXUnk8goi+ZcXS4zngAema6LUtU1a5trW00zxBI&#10;rwSJEypbq5YZXKlyf7hHHfrXlXiT/hH/ABD4ii0GxvNamt7i1zMIZnkCoVLLvP8AeBHX0PvXayaL&#10;onh3w/EupQXl1a20Mv2aORi00Rcqu9mGOgUDB6cmot1JvI7S/wBWXVLtbLw9JCFgKi6SRVfeMcg8&#10;8dxnr0qG803Q4729NzqN5bzLa7ttveFVyxGBjkZxn6c1keDbLRNF0JfEGkaZFB9sChsXO5pThyuf&#10;U4B/M56Guh0zQ9EnmuLaB1mmkkAnMedjnpnP9fSp+GRXKcS/h6G5WeeC7mvY7q5MdrukJaGNU27d&#10;x6sjJ9MGs218Ix2Wr2LeINV09bzzlMVrcQh2CKu0lTj720EY6DAPc16oLXSLKIW8BWTzJFaOOFdw&#10;5Gfpz61INJ0i51JNQu7OEvHmOOSZVOBkkY7/AMP+c0e2S0Yeyb1PN7fwgyqmq3H2PYJllmj8sqJA&#10;G8wZ+XkcYPoMg1paPrerXHhqLwKvirU4rO+ikudYnt7VpJVkIVFSNRgKuzD+gz3r07Ur3whuj00+&#10;ZM3ysYlXMThWY4YjoM8EdwazWgew1648cWtlbxvPbhNqxnC4+6Ao4wDn8T71UavNoTKk4s4PX9K1&#10;GS1udC8MW99Yw6fbqmntp8akTRiJZDM8hXLDazZAOQwI9BVfxKfFN7Yp42TUFs4LST99cSXB8+SM&#10;nBCIPuFlDqVUnIY5wcV0VvqGv3TXml6/NNJGsm+W6SVlAjJkYl1HDAEgkerDtUmjWKasJLjQBYnT&#10;oYA0LapJ5Sysfm2L2GFUnnk8Cna+oJdDzrwt4Ksb+yvbzxJ4gihutNlWW4soT5JnH8TF8YIBPDZO&#10;cDjmsTxX4ns77TLfW9N8KC1jhumj0uz2s3nRDjJbnjgNg92AHGK9Y13xPoMa3fhzU/DiNMgb7Rbx&#10;2hMcq7iG2sD2wcH0x61wviAyXMk3h3RPDR8yS18+30+aPbiLeqFw4PBGCAD3Cml7z6Fe6upzvgXw&#10;7Z6tqR1/4yrDpunwxhLDSGiMn2iXY7ozkc9ATz6Vk/ErShcaRdeN5vG1xdzbX8jTdP00Ro8CqMBt&#10;xzx2x147ivQ9X8P/AAu0DwFeeL/G+g3ul6wLXydHs5JmkuLi5AwZx2KKXHzdDgjkVzWg3XgzV7KH&#10;V49AtLYpbgTZ3LNOwQ/OQeBk5YsOo4FD01Za10Oa+G17r8XiG38S+JPB91pNlcXnlapdLiSVo1UB&#10;YkGck8D5ux6elaviTxN4p8U/294f0u0t9P0zVJP9Ba4UNJKrLMFWV25XC45AyAzdDiuq0q70/wAR&#10;3t1Jp3hp1DWIt7PykYCycr8zDd/y06ZOMDPtmsFPhhf6fpcmpQyO1287yrHJeF3OMZ5bgKQpYjse&#10;e1PmjLcOXlMXwh8O528ONaW9wLeMxETXhjDfN6AN1UnjH0rTl0W8sra81aOBpdZ2sfKt7xlhaNXP&#10;Gcc5O4ntyK63wPpMFpbR6bqkn/Ewbm6t4WEvlN0G0Dj0PviumbRvDnhqygguNOutRkYiOSTzgeAM&#10;ZbHXp+dYSlzGtGTp62PImtrT7Gmv3Hh1ob3y0aV45irGQkLgODnIJJ9wvtW7oPxO8Z2EEWm+HtTl&#10;1D5hHDHqlx5u49RFuIyATwOepGK37vR4fE0zXVrpNrDa8rMVLNgBsLjtnnH1PFZC+HNf05rK20Cc&#10;W7Q3RnaG5XcZJBjYx9l7c8ms7Q3asa+3qye+v4GzpvxQsL6wm1DUxfaLKzMZMTGa3dv77Drkkk9+&#10;c10+heLvE+n6jFq0Fz/beighnk0253IflG3cOq4JzjHavK7Hw/8AEC/1WO88WxxxyMrx/wBh6fuI&#10;+XnznbGCvUY+lU/COj+Lfh3etLeusgm3zo1vcFSkW4bTgeue/pVc84fDK67My5aVb+JHXuj6o+Dl&#10;l4K12C6v9S8V2s108W1rUNtdHeQNvOf7oRjgddxz059g0/4f+GYtK8vRb+G4EK/LAMYKDIxnPJ9/&#10;avjG78ez2eiw6hqelw3ke4bEeMxzZY7d29ceuTnsK3PAXxOsoYrO0bW9chs7abzGtlvBJuGDxvHz&#10;AZ5zjrVRxUftJr8QlgZS/hyT/Bn1BceAvAF1p8MGpaQsN7MHeG3t7rEkrKOi+2DVfRtY0P4WzWt7&#10;a2VxDHcSBLm3lzI6nscDryfyrkfDXx2+FVtcpDJrE11fLNI+7zlEyLKxbbhvmbA2/kab4x/aR8E2&#10;2mXk3hrVoxfxsqiLWLVg8isQp2r1IXKciprRjiKbjFkRpVsLLnnE9l8cfCv4fftA+B47XVdPt5k+&#10;WaFtwwrEcOOMjP8AKvkP4q/sh+Nvhh45s7jQdamhtRbzRRyRqf3qs0bKPqAuPevbfgn8XfEnibwy&#10;IddayXVPnlng0+QrAYQwxkk55r1hviJ4W8SeGJI/FkWn6ZcWmBH9sK7MZ4ILH0wOuc59K86nKthK&#10;vK9jp5Y4mndH5+/En4efFe70dLTUIF1SCLVLCSWGSDkKLuMv9V2bsj+7urY8Oavb+GdOGnNp32NV&#10;3SMq25Cjocj6cmvpSz+NnwZ8RfEa6+D9r4m0XVmSzDNHbyq0zyb8Fcjj5RtGR1JPpXB/GXxz8JPg&#10;rFeapqjpHO7bLXTZJFluJeP4VP3Bjuf616ftvI4VRk52Z5j8JfGmnj4caDHe6hb/AGn+yLUTQFtr&#10;JJ5S7kwf7pyD7ipNN1nTE+JfiC3SSQCTR9LdpIxxGfO1Hv6VyaeJr/4y/ES3n8Rw6D4R8O2dmZbW&#10;2uH8ueSFmIEg4/eH5W56DmuC+Nf7Wvwx+FcuoeE/gxpC6zeXEKxXmtXSkrLtztUL/dUs5HbLn1rK&#10;riIx9215PodFPC8zu37p69+0lqOm6H8I9dvLjxPZRNeaDeQRWxnBkkZ4G2qoHOSwAPt1raun017p&#10;dR1eVpiVVSzP+7bb935emc8/XFfnw0/xh8e3Oqa89tc6lt0+eUQruYxNtJEgA44OGC96+k/APxn0&#10;Bna18d+HNc0hraYiNVmaeFOh4BGRjJApRnUirzQVKNO/7tns/g/xTp+l+PvEEU0CrLqi2M+2Rhhf&#10;3bxcEenkc/Wt2LxBaareSbJIfMhkaOQRtnGOn5jmvKPDPxs+BEPxNurnxFrtxHbyabZi0uI7Qv8A&#10;Ksl1uJU/7RPHtXS/DDxJpfjG51q50bxJJqlvDqGyzupbUQuY/LU4IHuTXnZhiLx5UjowuHcfe+R3&#10;LXk+Q/mqf4sNjpWLLrtrqkktnZXKm5XcVt/NCtIU52DPGSfzNNuWNm0ct8rMobHDcH3rmvF3gq71&#10;TVP7QjvpFZQCnkybGIDcKeOcd/WuDCQo1Z2m7G9b2lOzirnzN8Wf2lNF1T46zWttok1islg+jXdv&#10;eOFmibfG24jsNyjr2z6Vu6N8NfGHi7QrPWtPOnwWf29o5JJ5D5tzwcog6Z6Y7nFcl+0Z8DdMu/jT&#10;oOo3qtNNqlzdyXh2hdwjti4HH/XPnua3PBn7QOv+CLiw8NXvhyw1fStOuTcWtrqFvuEUzHBZSCCD&#10;x3zXVToUalRRpv8A4cdWdSNPmkuiNq++HT2gkhigljkXktkgbqoJaeLbC38ubU8eXu8vdzkYwQf8&#10;816D45/aW8M/EnQ1ePwHDpWq+bvNxYzER7QuNmw9sgH6153eeLtRYLLdWinqV2967I4XMKPwv7mc&#10;Mq+HluitJ4hv4ofsk2jwqwXY0tv8o2/hwPrUsHiqz+0mew1CfTp5G3LNt3rFgYwF9/XNOttWh1BW&#10;jubdVVhhT/dqQaFYTxuUCrgYGT2rqjicZT+NXM5U6MvhZ0nh34h+INNumutE1q0kb5kV3wW8sjnO&#10;4dTjtXdWv7RPiS72/wDCXeH4bpZIyxlSEbYgM/MxX+WK8Tl8ISLH8p24T7yN0qHRdP8AEFlxaanc&#10;BUc7C8m78fpQ8dRqR5ZwJ+r1FrCR6v4l8aXzG/8AJ1EgRjdZx7uUT2Hbqa1/hV8QfAviPw/Bpeue&#10;P7aHUoWlF1DqabUiyN3ysc5ypHTFeP3t7jxj4ivL+6YzDwxafTeZRkgfnXmdzbxx6peXclzcxmaT&#10;c0kMn3htAwR6V49CNOeI5H8Op6lX3aK5d9Ln2rffDe0vraPU7JrO4tVt/M+0WsisBnPoevrWJafD&#10;iK9gZoJJsKM7zHwea+ffCXxH1rRLWODSfFIVVAVoWyuV9DjrXpHhH9ob4hWVutvHdQ3UCRs0kJcM&#10;Bg8KFPLE/WvcjgakbOlVZ5cqrek4I6nUvh/qNrKsdm/nbkz93BHOP51mXXh3UbRtk9oy/NirVr+0&#10;nbkrLrnhks8a7mVcx54HUc+n6mrms/G3wV4hstulW8lndRyr5lvKA6gcZPHIxmtOfM6cdLS/Mxj9&#10;UqdHE5toDEu11/SmyQBGDeXz2qhq3iPWW1OK60i5t2hhdSd33cZ7ep5pW8YXkz20t/pBjjlkIkZR&#10;j8T6VrHFSVvaQZDoxv7sixIwLbSMc4prWgbgKPmbFSX+o6JDpv8AaBjkKhv3m3BwOuaz08X6Edyy&#10;X6w7VyxlXArWliKNT4RSo1Ilw2zK2QM/7NRyXBjfbt5psWp/a4vtNlPHJHtzuVh09ajmaBjiZ264&#10;6VvGULXRk4yCSfJ37c/7NNM7PxjFRtAhG9JWHzcZpVBzjeufpV+71EuYXfH1Zh9TQ0yBdo20x4QR&#10;nFV54ZFBx+NHvFC3bhm2P+lQPbIGzhvmp5KjLMDR5ibcliKkCu9kQu9ZMD600RXMZyr1PcSRGNVV&#10;+B196id/7j0uYBru7DcBn0qPzZV61JgMzIDkr0zTZRkYYj8KUmwGs28ZwaZuZ32qp/CnMqhgAfl6&#10;04qAN+cmiPvAPW384ZB5/iqNrfyTt8vdT4opP+WZ6N/eqXyZ8bNoY1Sjzbk6nvGm6Tol0Ftre0VY&#10;3jUvnGM9v8apXXh+wtoGGnX8ryGY77NIyM+mG98Cqmm+MbCUZS1aaL5l3RMPmYDt61b0vU5rPzb+&#10;51ORnYHbC0Ibyxyeg4zgfSvL5ZR1OyPYt+ELeW38zEcxmZsKsqbmbA5H581u3uorbWjWcrQeQIyz&#10;yQTB2Y59iT149hXGa7pXiXW7dbTQPEs1ql1t8yYbfO2HkhO4+p6D6VzOlaPeaHrGdU1Ka3sYrRgt&#10;v9oPmTN64x8nfPXrxWlNc24SPULm10u6Rb+01Dy3knMK+Y33fmzuck4PYcYrP8XXepaDYXmqrrln&#10;st7YfZZreYybZM7fNITkFSQOeCWqnpdpqWo6NC9xALeF2VIZGj3KQFyM7j2Of0rQuNQ0nTrOOylW&#10;xETZW4eFSr5AJ28cc7R165oeuiJ5feNDRtQ8D6Do8V1qba5qGoXkSpDa2yorMpGcdS2TnniuL1a8&#10;1S08R+VqWhvpaozCPSFmE08SYziRhkbid3uCPpXbalr/AIvvoIoPBlrb2tvH/wAtVt1EzIRz+8xu&#10;3dsL+Fcrptnf3Hipk0zQJFu9omnlYFd6lAowrjJbdzknnvk5qo8vMS73Me71/XklvvEGn2MnkzCO&#10;JpTCpLR/fMeM8nIBwB0zx0riYNV8baTqgvdb0qSG6WZpLVcq8jFgdoGOgwc885r2zXPhZfHTIdWg&#10;8rzo5iJLeRBlmA/1mOOec+ucAVzt54Mvjdi81CLdDcXKCe1VCueOuevIHUcjr2qoytcdzhoB4etr&#10;URTLbSaj5e6+NnD97LgDcx6twpGMAbj61e8Px6TNex/2Zp9w11cRyQ7ba1aQRE7VYHruIHJx/f8A&#10;rWn4jtdRWPUDpdppmUu/NWabKqU6DbgZKDPfr75rlr258Y+Hb6OPTLmCS+jjAd7GZliCljtK7cE4&#10;y24nsBTspaj5rGzdaF468Fxy+ML7w3eRWskiqrSRvHGyqF25B+YA8ZOB04rLtfiAl1q8NhrQjjZg&#10;i/u/7xGO/QEcn61o2HiVvFEMek65eT3TxqhEc1w+2TB6cn5sZz6YH0pbrSbKzvVvE09QygPHtiDM&#10;746D37e2KynU5Xqb04X1NLw9FeavNcW7Wyrp8e2ObMYIfO7B/Er+A6Vqf8I/oWgXFnqI0b7VDC+T&#10;CWKErtbKYHXt+Brhft+vwJNf32peWrzBo4ZvlcgAenf6+uK6XSfiFfSXNnoXlr5bRlxI0mAvy5GS&#10;3rWSnzO6NfY+7c1LmPUNVsppNJhbT5QxNrHC3lhl/iHzYJznj6c1r21heXV3ZalqtssLPa+XdM90&#10;zEkbiflB5HQDPrzXN3PxRtBqMOrz3EqW1qw8xpo/3Kbu+7BOOnQdfarFr8TdS1DTmOk2P75gzbZS&#10;FbaWwOg4yOcD6961ftJK1jDlgddYalFY/wCjJNDDZQZDSJCRF93qQeSfp06dzXRaJ4iS/tJFsZGu&#10;I41/ei1j+6AehPpx0715fe6vr89lCG02axW6n2iS7kUruA54HOcDA9yM0/8A4TPWdClj8O2N9N+8&#10;sR5yxRnBTed0rn19ACSc0cr6it2PW/EesD+yxb2dmPOkXZGsjbEjUDuBzwPT2q9oNhpt1py3mq6r&#10;u/1UUaRYOGJ2sCCegBXnuD7V55onixx4KuNV1JedzRNexLuwWOQD17d/yrM1Sz1S80XTdYm16e2s&#10;7pngsFs8KS6O4ZyM5fA3fM3ouOvK9mnoyeaUZaHrEvg26eC6v4IWjVptkaA72dcfeG0cdak8ISXe&#10;jzzJqOpfaLBo2U+UqsySKNp3N3552/4Vx/hTxnrmm6vb6HqV1PmaERQ26zMzySHhJT2Vc9RkYzTh&#10;fvpbw2barHYGZlEcJvFDOS5Lvgeq4AHU9eppRpxXwsrnlLdHSWl+8vhQaTBpVxC10rRvcJEAfmby&#10;yW9vmJ/AGud134Zahp/hmW11TUdPt9JjiRCsc2z5uzncfvFv88V2I0Vb/Tm0+PVSd3zNLJIc7h1z&#10;jttPbpWB8R/h63jG0gsZb23ms90ata+YRuKqzKcDv3ye9UnyyM5R5jzvdbWX/Ek8QeJb77VMjeZN&#10;HNlIo1HyOp46jdj1DE1V16DXpdZXX7+WaS6vbfylurixkib5eic8YJ6EdQfUGvTvDHwa8MRQT2Ws&#10;6fcNb2q/dMoxcN5YLAHuBkD6g1pXtvZNrUMb6eLhNyeW1x8wKKpHr0X7o/PvWntLkqNjzO1uNLvL&#10;9dRudYaxb7FFazHVIzcSTYZ2KoXwFXfs+7zwPetQeNfh1puhw6RpfgqBdYt2RX1CaQFSAxDlsnnH&#10;OAOuAK9Ok8K+G7rSJF1PTJrqV5AYYFUDYh9zzgc57muS1/wL4N8MBbyPSI1U4luGucBNwXC8/j07&#10;9ajmjLc0ic9dap421W1W6sbaRfLnWW4KQiOMRbFJJfHz5JIGOuPQir+o6JZ+J7eODVdbksY7hl85&#10;YYP3jxorq0YPYMZBn12j0NV755IvEFzbaP4dkmhHH25rlvLDBBmNU7bfu/h9a0bDxVt2DVNMXy2y&#10;LZ9u5+uB90dS3HPXHpmokrvQ2j5le18J6VZH7TpGneRlkjbbIWuJVwcbj9O/vVa6l13w9rM2jtHD&#10;EyqC0MjhnQk+o49Tjr+daviHV7bw6bfSk1CGTUL9mkjiWX7qA5ycZ2gc4HtUNt4Se9VdWllh8na8&#10;lxIGy5GR85PQYA/Gs9Yle6c5rsFtdQNb6jeSW8MkjSr5bbfNdNqkA+oEi5/3hUUni+GKSCSKxkkX&#10;JCzKM4xznPsAfyqx46ZYfC9rbeEvDRv7i4vi17qV6yrFDbRuQY4+eWfarlvQAc1JZy+ELKeO31Wz&#10;kTegMduykozEjI9eh6DFGnUPs3B9T1sSSN9sV7WRZFE0YIY5GVBPYY7Vn2NnM+kyT32tWUcryFI1&#10;SMszL8uP1z+tM8c+KoRa2ekeG/B9/HI0rR3k0xxGuBjAHTJIGD71FpHgyzs4Y5/EGuRrdSIzJBB9&#10;5h8w8zHQDcCOxyPTBokoijfqbnha/wDBkMslv4iE/lrGdkiKCA2D1B7+nbrXmPxr8UHQtSXxF4Z0&#10;U7ZHfzbzb/ql3AA7V6nadwUdduO9ejajpwntYWs4flj+eSaZgMrzgH1/xqPR/Bml6jbtY3l7CsK/&#10;6z+If561PK4mq5d7njcXjrwl4l1SFIvEd5fzy3Qt4oZbHa8+08MuOR0Jx1wea0F8a+OPD199k03X&#10;l161WZS2m6pb75EUMOA3UANj8ueldjrumfBzwfo8PiOPU5I7qC7e0kMEIPlDb8pDdsnIz3496zJP&#10;C+oJa2+peEnt/wC0rq285p7xTI4hbGDgdMqeg9c9qUo05bKwRqVo+hr+H/iN4be2gnuf7T8MXm4r&#10;Hdwu0sPJxzjnFa3xP1Lxd8Zvg1d/D2z8Q2moNcRKLXULK9JkiZWGxiMgnGORXIw+ErrTNKhg1y8M&#10;mLfE6RZVW56j8h+FZUXw/lsdWmv/AA3cNHbrmdPs7Mu9mGQCx5GBgYHQ59aylTk0le5UalHmu4/N&#10;Hn/w3/ZR8ceHPEiyXnia8sbxZleO7WR4Wf5ivBPOM96+qvgR+zJ4K1TxI+o/tDXjSNJDE+mXV5qX&#10;meedxyHGT2UYx6nNee6XqHxMitY4ZNRWaPACx3bCYAKNy8tz97jrXS+GofEus2V1deMvAMVrZ28J&#10;ddQhvHhHTJIXnGK2jivZQUZQ+aJlhY1JXjU36M9c+IX7J3wL/awuV1jRPEc0EumWs1nb3VquwPFG&#10;5AH+6rF8dOprySL/AIJzeEfBXjfS7DxM0uq6Pded9unt7fa9uyLlAx7hhxkdO9Q+AfjN4A0nxDJ4&#10;YsPG01vPazHbb3WVEjEZb504we3evXNP+NniCD95qME2sQybPLmsZF/dMc7V4PPLMDkdB7CqpVqC&#10;nzR0fmZ1cPiIqzV15HL6p+xv8HbyyhsPDF5rGiw3zbZDp9xhSFLEhv4ucAfjntXL/tFfBnxD/wAI&#10;qh0yK8vryabyz/ZNqu4nB+WTPuMgjrXsmr/F+5v9LWFNMht1ZWdlkiWRpF6eX1BHAPPYD3rn9Y8W&#10;eHV02PWG8azafHPdrG1vDasUgcE/vHDfNjdg4B6dq038znSkpHhevfsfeBfEcD6va+JWbVo/9Dt7&#10;ISDdEwd3KleqsGkbqMZz6V1PwX+C+ufBHS77RfECP5l5f+bE+4vtXYowSOP4fpWF8RvgVrXjbX7u&#10;+8DfGWDTNUtVllvLawi2rMfNciTJOd5UgnnGMVzOveAP2rvh1IkUHxUtdVa4hYCxtfmkdsnhiCQP&#10;un8/SuDFUPbRaaszqo1YwkrvQ9z1BIbqx8yBo5M8r84waxrUDVb7+zlaPzmk8uNPMAIb05NeH3Fx&#10;+3PoOlTK3gazuJGhCxtay7mj5wCQccY6Vo6D4i8YXWl6SvjvTL7S9UhVkuryOHcss+wb2wM55Ixn&#10;gA/WvMp5dJX5nodbxUVblPG/2tfjZqng34tWtmbbT1uPD97dW8JF15vnxyxFN525AG18deuaZp/w&#10;68cfE3wdfeJvAVzZxRWNq1wzPEzTTHyy4RO3bvzk4FdR+0j8DtM+I+r6PqWm2+nyzWd5Hb3bwLt/&#10;0cS5ZWH9/LE034UfHnSPgbYy/DqXw+slvcahHIbiPiQLH8piDfwhh1PWtOWPMoUtJFylL2fPLZlW&#10;18Ha5p1nGbhTu8sb1kXv3qG+lm00g3Vi/wB7BMZ4Ar13WfiF8CvG9ncah4Y1Se1utrSRWl0isoIH&#10;Cbh/6EeTXlGp+LrG4ZkvdJaNlbGQ2VNdVOtmVHTc5ZQwtTUryXdjLGC8oj3HJ8xcCrlhOypviPmK&#10;v8St1rOnu9K1FHihdTlcbG7Vnf2Ze20beTOVX/pmf5V3RzSUVarE55YVfZkdxaS6ZOpXdLDJtxj+&#10;H689sVHrP9uaVpkl94etIdQ27sR+YFIG04P5iuOh1vxFpL+ebgNGoyQ65yPT6Vt2fxKtFTOoaCV3&#10;AGSSFuuPanOtl9aN3oKNLEU5Hkb/AB2n1LxTHeXrW8b30K215GqHcoDHaOfetzT/AAe2p339u3Pi&#10;OX5WbybJcLGo7g/3snnnp0o174VeGNW+JGraxBZqttBpyaisbcZeRzn6VR028vYr64gEbOiv8oWQ&#10;ZA9MV5cI0amKUYdmd9T2lOhd90bsuhRPPtPy7V5ZR1pYtCuLeYT2F3JG395HIOaitbR7yHzo72a3&#10;l3fdk6VfhtNYiLeTOkmOeO9d8cDXjrB/icMsRCWjRZstd8V2Enki8aZdoO2Zc5q6vjWKeNrPxD4V&#10;im+bc0kZwWI6H6/pVazu72OdWuINy4+bjNaNt/ZV2GVl2k/eLLVc2OorUn9zIhHi/RYYWjiuri33&#10;c/vW3KPb2xWtpOu3d0Yriz1WFl8rc/mNg7ufkA6D6msnUNBtL2JoYGjXc33mUcj0qm/hG6t7jyo4&#10;cxsv+sU85qoY+p9qInh4vZnYap4pZkWK8sFkPlgFo8H8OMZ/wrNmuvCF1A8F1YNbszKhkZzwc8j5&#10;uOe4rDn8PanCuIJpPl5+90pw1PXrVVimhWZI2B2umefWto4zByeqsR7GtHZ3J08P3sFlNZ6Re58y&#10;YmCRnI2xk8Lj2H559q6rwjpGuWt3FLr3iLdBGpLSxrubYAMjH5/SuQOuWiSKZtHaL5vmMTHnitvw&#10;Lq9re6j9iTVpNzQzf6PNg+YdvYnp9KK0qLotwlsVTjU9olI7/V7Pwlb2jX9rq0jqyjEbQhSeM1la&#10;fceFdauBa2euRGZsARq4yD3GK5y18bWHiXRL4W0Mqf2ZeC2n3D+Ly1+YfmK4TQvGlv4e8VTS3Giq&#10;qwzMY5mhJyc5zkd/61wYWpWqaKR11qVOnrY9vbwXfKJJ7e5jYJyqscFvbFUb/TrqzbbcWoG5flx0&#10;JrlvDfxyvdTv7iCXVEVYU/0WNlBU8Dk9+tdPZfEKzvrVLXVvJaTyd7yR5XdJ6DPQe9dvNmVPopI4&#10;rYWWzaM25Cu+2WIr+dMa3jdOH+9932rqdOu9F8hkvWSSMMPnVhIDnoOOf8KLuHwvJcTad9njWaOT&#10;DCNsMAD/APr/ACo+vuGlSDQfVov4WchLaFVwz5+lQkqXw0ZrodR8K2sdn9rFzIreZhljYFQvXP1z&#10;VM6PdGeOKDayuceYy4x9fStqeOw8/hlb1M5YepEymdUKjn/e9aZLuyMFvwrQubGa3jVp7Ybc4Vl7&#10;4qs4hY4Qbvp2rojVjU2ZKjJdCkzENvZs+3vUok8yP/X9alntx5fydv1qBoJQu0pyOflrTZmchUQD&#10;5hKPRf8AGnrPOiBWbpxnNQFFUfMGFMRI3++xX8arn6C5Ub/gzx5p3h2G2GtaI7Sqv7l4AGBOOV4x&#10;g57816Ro/jWHxLAtlbwCzuZlU+Z9nLMuB/tDbyMcVm+E/iWLOJvDun+H7LT4TCCFt7NVXGMbufUV&#10;oXviK8soI5rKJppNoMRb/V8jAOB1HTFcNSXkdMe5V8V3moXPia3k8NyXjSRj7PJI1vmJcZwWXhcs&#10;SAfUcVqeHtAt7y/t9Xvri41CZJGgjt7o7ki3j5iPQDr35NZOq6nquv8A2KOTXVt1DBr5ZLVlQk9V&#10;U89DjoO4qLTPEH2i5uLVLS+uGhul8uSO3MfmjHXOflX3PUVMSpanqepeBdOmt0fU9fhVodqtGh+b&#10;dwcnHcgLWM+leH4ZrzTk0YyXIjVpZpUb9238JXPrntn1qlc3VjqL2ptryHztm6BvMMg8xTjJxxxg&#10;c1saLrUN9rcgaKNrxgvnSQ5VBuAUf7IbGPrU2l0JKOmad4ht7db+61GV5IcGPzG2rHu6gew55681&#10;saTq+j6UwbXrpt7TbIY7eQP5seAx68jBq1czabaSw6atpdXsdxGz+W0ajPGRuwPw4z0q82jzae8e&#10;tPpVuIo2VJIxJg5GfnxgkcEYPTkGnHTcZN4L1hfEvikT6pazrpNjIoiguJAqtgZYkDPBypyTk4xR&#10;401OzvvFsmp6ZYiG1kk8qMsu4blyM4/g4OR7deuKwbHxnZC4uNOu7uSDzLh9yrCEU/LnhupIJ7dS&#10;Oamv9bE2j/2fDAs0zSNJeX0mcRRA53kk4JK8EnIyfany9WRI5u8sdI8QefqmveI49NaFsRWtvagy&#10;thd3QHkAjHzEcDt0rjLzQb7UEm1eCdbWFoWa3m8kbyxwoYc9WBbIP3Rk9sV0mpWlnBo8V5daffre&#10;XcbXJV1UEsW4BAGRjIPU4yM5q6tpJpmiLe6t4dZYRCo2y2rtI3y7gdxO3GVxwP4s+oNRXLqV5HmO&#10;mXsGkaZMk8d59rik3W/2mNMStkDaQB9wLlh64HpWxoOoXtotrqN3pZSGSQ+XI7l8duMjnHf0rL8V&#10;6Nr0dzcTWdksLXG6KO0kYGNJJM5c+hVfqPm5xUfiS5+OcdjpMFjoqXGl2CrHbqPLxIxG3au3+Edw&#10;eck9OzdpfEaJyWxofETVJtUWXUrixt91uY9kMOAfmyeMYyVHXJHVa4+6tLjT7Nri++RIpQ15suFO&#10;VO4dCOvT26mumh1Y2tlZ6dq+mXFw7Sst9Ns+SOZTuKDaeAvmoNuc8dq0L7w7qWv3S6XF4as2eWFX&#10;w026MtuwijJ4ZRljn8OlKNNdDT2krWZz+jS2uh6fp1ybOxuCzAeZdS8NKdxDKnVkAxyeCSvpxuWl&#10;/a2XhqZbrxDDZwLdqIYvLETSkgDcrfeKnGffGT1FV7nxz8RP+E1bwlDo+6ztbgTXK2duqtHGg+Vf&#10;unbxjPXjtXJ+IPEeialq2napqvw5a7uJLrzG/tC6aYLGm0LGVOFXcD8oxgogPcVoZnp/iqwfSdAj&#10;i8J3kmrXN4jXFxfGEyxwD93tC5I756d8DnORw2nX91Z38mpQatcEx3TNGzTjyz8rBMZGcAkE5FVf&#10;GXx5+NPjTwu/hlbT+x4fKdbgQhY1MIG3aWx9VAzzwKybLSUuNNtNOnt47ho4d32mafaY/UFc/Nyw&#10;wv8AFjpzUahFHVXHi+xt/Jt9K8a3k1tGphjiiysakYX5SMZ49uM9jXpXw78UaRpukahbXga6udQ8&#10;t7Fbht32dV3edtBzuO7YB9Tk9MedeD9YkTT7qXUNMb7fFF5NnbW+nmSONQP9Y+eEDBRgk5IweeKs&#10;+AfEtxd3E1lo+n+Xp8ccvmTSL5YiYb23M+OAu09Ome5IFLTlK5feue1Lreji9tbDT7hbW+Fxvln+&#10;zgLsx93dn72T0rHmtdTsxc6n4etbW1uHu5PLe8tfMkeIsSMDsFXgY5APXpXn+n6uurJba/YrMLWO&#10;RntYoFzG05GcMxPIIHOM4H1rrvBGraS17Nr+uTMZrVhbx/MP32Oq7gcnByM9D1xg1MbLYmSexoQ/&#10;D/xReNHqr+JBa3EjE7vtLRoy/LjPXn73XrgV2ui6JNa6jDDNexrdLdKqHaZAqnbyc4BBPQc4HauX&#10;is9W1m4hutJK2ceVnP2qQy7pdzZOQRvJAHt0HbNdHZaNqVpbTLrWuxtcTSl7hoplWVjtAG3HQ/rT&#10;5pS6/gZnX6hrGnzXjWun3DNbwr+53SZOAfmJA7/41i2egyPr7apaX0jyQxGJVkbCLukzwOmSFAz6&#10;ZrE0PW7WLUZrldMZAF23EwmHzYyCcfp+fpXRXGraN4dxq2p362sVwUt1kVMsASAMj9OO5qEae7ym&#10;lK2tXMVzcJqnl+YgXMi8ls469fTjvj60648I6ZqNk0WuXJa3xnyWXdvyR0z6Hp6da5qfxzpGr3Mm&#10;haa32m2jAW3uGYFXO7OTjp1xjOa3be4l1aF4ILnybVm8pZfL27yD82c9Pz6UpbBFFwaZoWmW8MFn&#10;FJIZN4mEbBSuecg9SzEnPpz1zXN6lokETtZW4Wze6ZliaL5pEbZvGffCsOePm9xXVaVaeG7awaX+&#10;0zJNH0zJjdzjv7/41WhgtodW/tDyXCyyKghVByOMnJzg8nnpjHvSUgPFvG+u6J4Z1nFxG0lx5DML&#10;ifOdhUpwAOACO545qSK58UahcKNU0K6+z+fJDcSFwqSYG3Zzxwvp0+tena38KdJ1691J7i2jsY9Q&#10;tWivWUZL55x69OOvNZviv4M3mo2NroVnr9wun2UeIIom+793LcdWJXcWOckn1rROPLcPI5UzrDD/&#10;AGL/AGJ5a7/3bSTdIlU/PjuN2xfT72emKq+LF1CWGPSrTTJmmZj++hjGbddy4bJ6ZyB+NXvEvwu1&#10;Xwtfr4hsFkuZvs+1ZppDJ8vGcjp6k8Y69Oar6L4y1i2EuvXd8tuzrJEuoT2yFz+72gKz8HOOFx6E&#10;etZ8l5XNOb3bMpp4d8SeN9GsZdNW+tYWWI3H7sFiCBjjsSOao+Jdds7WCXSPDk1pdXy5WK4zuVeA&#10;Oc9uHbH4elbCeNjptrc2ul6w+m6prEiSTNksYcHaGwB8rBDtBHAOO9cjoPg3UbHW9UGi2+oX2m2t&#10;vMLiaa3DPGNwPlhs8l9wYPj+JxzsNacliOYxYdZ+J9lBb2mu3EL2u6GKGSOPc1znOctnkKMfn7c9&#10;9odn4haZs2kbrsyzTttHXv8AyNcnb6Desi3CeArffpd15sYvFLNG2MqvXcFPc9D061H4FuvGWpX6&#10;Sa94t064t7uRT5NnO0kwLNks+BjHXJz6+tTLXcvlOobTdH0SaRNUsrALM24Qxxhl8wA4bnjj9Ky5&#10;9K13TlfVdP1B1aSUFppANzKeFUH0H6Vo+KtZj0nTJL+x1bSS0LFv9KbcJBsJ2qv3s569RWJoeq+K&#10;vENks2rx2cFwtqZI4GkJW5ZkJAA4K4yTzwTj0rPzOi8uXlOr0rRvD/8AZ8Z1Fd83l5j3SbgMjHJ+&#10;lV9TsdDuPD7r9l2xwuAqswCy5ydxOegGAB3rD0zxhdXpsdPtozc2/lgXF4qgRtIFzt5x2B6dK2bz&#10;w9f+JrWG50bV47fZMDM0aK+BghV2nocg845xxWcrNXREY8pXi8SaXoy2p8JRbLo28ceFXncXLE/N&#10;0UYH4gU3xPp3xT8cW0Oi6lrlysb8Dym6r0wSB93kn14rrLTwXLcXitIqrsVd0m0Bg3A6emR+Zro1&#10;0ybR0Al1B7fzmEccbScNwT+BIrGV1sXdXufOVt4A1PwX4yvL6LwteXBuY3XcsYaKNgOCc9OfStu2&#10;0e+V4dduPEF1ZyXCtJNHZho2iKtnGR68+wAxXsM/2l7eTTLW6hDRtuZRHlju6muX+Jtr460K+tdR&#10;8NeHrWWxWJkuIZGVcsWzuH13H8vyW+rQRjy7XKWia94o0yCF9T1E38DIximvrMYZ84GSvPfmoNdn&#10;8MatrEGmatouqozN5itaTGSE8E7mU9P/ANVWjbaibRftNo8bSKnyNNlFPr+XH4Vryaz4N0POpeLG&#10;kcfKsccC4GScYJ/2efriotrobc0mrSs1+Ji6Za6RJffbdE1qwMn2cpLbt+6lfnABDfe4x6V0ei/E&#10;HUvCMtva/wDCNLIy7pHmmjCxhA6qQ5x0Pr6H615p4h+OvgaYTWi6YJLqGZU2vtCnAIJ4Gc9O/esD&#10;w58ZLbVdQuNO8H61NFcRx/NbGTdHyeOD1wRyK2isRHXcx9nhJdWj1xfi5JJrV+0ertY2V23nTG1Y&#10;7lk3cRg5wFA4AGOBXUafefCrStJ+0tqsNwvKyG4wz9QSzNkkAtnHXAAHTFfP48Xa9rcTXfiPwNZ3&#10;0bZLXmmkwzSkHJbb0Y459iaq3tp8P9RhkNh4xvdLmmVibO/TaofdgRmQdOnOcmiNWL0mjN4Xld6b&#10;T/A9E8beD/h2b7UPEXgzxWvnXUouZtOkUMgdimCh4JBI5HT9K+UviJ8Cvifqfiv+2/C/iezmkkuJ&#10;BDZxrgctwTu49c+nvX0X4L8I6nbX5fUPLv7afbuvbOQTNbxqMFl984IGMEdqjvNP8J6JqUkEUc2o&#10;Mx/dpcQtDJC27gEZ5J4PQVMIYeNTnp7jn9ZjDklex8nalqHxF8GXRtfFvgBvlP8ArrXKspHHUcZF&#10;aOkfEvRb9ltpL6aBmYJ5N9AdzcZzu/SvpDxE+l6iyWun6Km1SQzCMspAHB574wfzrnbT4b/BF7WU&#10;a74OuLi+lUg3CyldrZOCF7YrtjWtujl5b7Hl9te6dP8ActllPVmtZMsPYgmrEcTR3ZNtqDJjnbLx&#10;+HNdTqP7Onw71m/k1PRtVvNKn4kUwsTh/wCEf/XqlN+z58aIm87wb4ksdeVM/wCj3hAk257nv+FE&#10;qlKekrfcNcy2ZlqdXIH2mzikhYZ3L61C19a2Fu9xqNs24KxCrHw2PT3rOn1/XfBN6+lfEDwPe6bd&#10;DmaWxbehYnH3fT860dK8Z+GfFAGnJ4utI1biSG+zA+3PQE469PpXNUwtCSvE2p1ailZnID4o2reI&#10;L66ltHht9Y0uO0hWSQFotrZ5HUc8fSsG70/xpfaubnSbaGOzWQbpt5Mko/8ArVs/EL4EhPiLqeoW&#10;Vh9l0uz+ZfLnOS3HH4Hr7Cs/S9auftn2Czvtv2dyDAWB3Dr3rzKcaft/3e9juqyfsby2ui7Ya74m&#10;0p/JeZZBnO11zxW5p3jHDZvtG+Y8M8TYrKkvLiX97JpxdNx+dF5+lTWd/Y3D7Crxlv4WHSu2nUx1&#10;HbU45LDyR0EPivR5JEjW+aNv7sy9atQStKzPDLHIvUMrVz6WVncXWDtbcuF9/epo9FdTuimZQR/C&#10;cV1RzSpF2nExlg4/ZZu/apI5cXIbazfdPeti2YSIstpfZ+X7p/wrip7rXrKZFF4zRk4Xcu7n0rQs&#10;vEt9aOrXWmLKqjHynr+Fb/XcJV+NW+Rn7CtHqdat5eRNiWBJFbAG3vTpZLFh5cts0eW/u+9Zlt4v&#10;8N3Zw0k1o7MNySfdX3FPXxDYHUWsLS7W5xHv39d3PSm8LhanwsFUrx3RLeWGmXBVkmU7eNtR6NpF&#10;jb6zBdoFDK/yse2RyfyNWbTTbOQtO1q4XI+5/DWB8TNI1VNBlPglpjfGbEaiT5o4yOSB1J+nvXLV&#10;y2XK7M2p4r3ldFf4fai11q/jSzs5d1vHJb3EbdiXLjd9P3eK43Utba28Vyafaan/AKSy72hZSflr&#10;z3RviX4r8I+NJvD3heSbbfTRwTWsy8OykgA/Tcfpk163A2mqzf2jYx+eygySKBk1xLD1KElyu51T&#10;qKcXfuUotTukaV73Rkfc2dyHGPWrUOuadjD/AGq3+YM2yUrn0BPpUn23SFkZPtCjP9+oWsLTUJvN&#10;gG7+9lv6V0xxuLp6SRzyo0ZbG5pWsGZfPsfFMZYjoyhTx0HFamm+IvFen7r5JVl/d7mMcnzf7oB6&#10;nr3FcTPo0CSCFrdlLfdZVqdbDU7Fd1peSqf7oauqGZRl8cTCWHt8LO01PxlqGvQFr5bq0m8oMzCP&#10;ZsUjHIGVJ55pfAvirWND1sJqfi+S8s2XDWskSs6r6+vHTPpXHx+I/FWlL87iRW7lc8A1NL8RYb+x&#10;+xa54ZWaMuC2FHOO/r/9ar9tga26XzJ5cRHqb134o+J2k31xcWt1BqNtI7G2h2gOnJPIbp2xzzn2&#10;rO0H4s+I7uP+1PEHhOaHyZ2jZooSPMwc8L/dA7+tV4PEXh6/w0d9c2+0jEXmEqqj+EDsPStCKYyw&#10;KdO1yORlk+ZZV52+gxir+q4aWsHb5i9tUWkkd5L4q8E3+nLe3NzHD5ybo5CNmc/l/Kp7PRbO7hWS&#10;2uC2R/rFwRj2rzbVLBdVit7rXfD0d35S4hBYSCJSeT2wfbmtrwr4zs/CcKWI0Ty4Y4flDblCD+9k&#10;cD8TWMsFiofBUsHtqfWJ2s3ge9uY/wDRbyHzMfdZccev1rJufCmuQvxbeZn/AJ5tmo5fiyurCTU9&#10;JulCmHbbxfLIm/GCdw5zn+vFFp8QPEUMW2W9s2YKo+0Kmdxx8w2nkDPI59qP+FCGjXMVfC9Da0/S&#10;bS+VdUgvY7bav7uOSTl1I6mtTT0ltJJ5NWuYVgghVlktCdwJOR0P6Y4FcyNU8KQ6Csk7SxM0e24k&#10;uEMgVh0bOeencYq14e0qHWZ7ay0PXLzbNGHkmjmBX5cDB5A6dOTwD1NdRJ6RJ4Y0Lx9pUJvpLvEa&#10;bonildA6dck+h9+1WLDRtN8KaRfaN4bv4f3yCRvJkLN/s5JzwPT9KrRa2NH0uS3shNdMMJM8bAgK&#10;o3bm9gB7+woil0RbGO3hneFbhsreyOPmOOg75HJxXN72qLUe5XZNUshL5Em4qoKQRAeZkscrwOB1&#10;4x1Gc8YHU6L4c8QGwm8R6hdR2tuqh3zCFYEDKgZyA5IxnsPSsfVNU0LR2t9NudcaHzCssTaeMyOx&#10;GME564XGDyKtar/but6XD9ruw/lybreGVQvByoGe3XkcZJqrOJDl5Gxf6w8eiQ3ega28lx5flwwf&#10;Ltduudwwc+vv0punXms6TbTXcC3Km6RJG86RZRGQfvfNnOMdD7dqo+FfDr6VZRmWyt/MW6UQzXQ3&#10;KcfL2PAB5yM5rsI9X8MXljHaS2TeY7EqsLZYKMg7sdPmU/jSk2Vyx3OE1HUvirJqMlpLp66pDI4F&#10;1dGPy1jUt17An5sckcZAziux064nvdLkubmxEcca+Ws082xY1BBZ8kY6cD3GT6Ved9Pu4ZG1KwlZ&#10;eI/stqpeZzkYOeFUd/bB/HR0f7Lav5F5o0klt5inbeN5u4nhTtOfp7VXNzaB9k4u10KGG1bUpvEa&#10;iOGUw/aftXmrwqgsMjOSR2wMEVn+JtY8Nak0guPH8kd4Mx26ynej7lC4U5O0HnGcnPJrs/HV9p9/&#10;A0x0No1YBEjt7Ub1+br1AAIAG7rg9OeMey8GfD2ztP7duvCNit2xKrNNbuSHB9ACPbpjIGT1ojLu&#10;Ry+8UdW8OWmieBbK0Sys7gyXBzfNIJLiTd8zbeQF44Oexosfh/Pe6PJqE7r9nkdVkhWQSNCpKksD&#10;H0z9DgZzRCnivx9FJpngm1txp9vMls1wln8wX+J48k/TcwB+bp3GppFv450i2k07QZrq8jt5Hadm&#10;RNkQxtCDkc8dMDA5HNVLe7NPmQzeDvhx4ha70XwnaCS7023/AHt1LdyfuZSfljw4G1Ru69c5zyK8&#10;v8FXHjPwzLJDqV1G81rfPK00cZkVVXI25HBYn16DPtWszL4c024sUvLq2mabzNQiuIfMKyPlhuYA&#10;5Odx3MTjAAPHGppmg6fC7a7qCXFxFNsknjN4sa3Ctx8jL90kjaBwwBOPWjZadRR7M5Oy8Ha3r1tq&#10;GuaYskdrIw/tC+kkJY8HcQM5JOCMEYA6+lUvCujaVBBdSRXa3TtHHM8z5fbMdoH3cFgQcgA5A4OM&#10;Gt3xD401V7e61Gz0qPQdNW4DW9v5zSN5JJJZcjoc+w6YFY/hr+3PFGkfaPC0lvHbzSNHN5Q2joSA&#10;e5JYsfU4o+GOuppvsO1LQo7fUJNW8aX5nYL5rL5J/fYcKqADPJGMA9MH1qTSrLwtHc2OsWGlb7z7&#10;SZfsskbtu7YJz23eg/lVWX4cvpeqx3uqatqFwURXdJHba67gAMDnG7vgHuDina/Yzusk1tYwlpoW&#10;d0aNxJEqEEnb90ZAwcg5z6ms/aR2K5b7Eeu2GqXCXEXhvxTZqvzNqEiwnHPC7cAqTxjGeDkcYxVX&#10;TDpFtDJoYvTGtvpoOpyXEYUXVxknaoJCovyqB83IV+u44t+GNZvPD+lyaVZWciXcl0VDRsxl3Bzm&#10;HaAR1znHTn0rZWHUrrSLyDVtOjjvLiPyr5r1QSQpPzZ7EA5AHB4HYihOUV7oPsR+F9Vu/Fem3F1P&#10;bNp/7zyrFVGwBf4nwv4c9xnFRSeJ9E8K+JLfTb37RJatJJcQ+ZGolluCMEjaMqo6DjB681jeLPDf&#10;iDTDca1oVxNJfXCqttDfQ+XHCmcDHJBZgQFJHcniud0/V28GXmmy6zqP2zVOXjjjXJ8xmPydh6Hn&#10;hecdaqMovYW+7PY9D8ba/ENRvrOyhZr0qIFumkDRKOM4A29VI6cAHocmq3wut9alF7YK4Z1ZmkjS&#10;ZikOS235mxn8M8elczd+JbrxJqdqdNt7iKGRZWumuIwp35BZQAenLD0weOldd4U8QahoVhstS0MT&#10;F/8AjzQwsNq5GT/EDx19Pao5uW6GdF4e8C6LZ2dx4oGpyQzTwyq0X2ojzWY5247ZByOMnIIzmtaz&#10;utT8UodHupzZtcLG0zOVzEIkyrDdgcncCe5GO3DZ7/zdPuNCE2l3EwZUuLtl6sFA2Ljqw4JP8+az&#10;dG0yLWZLfTruKT7VbLuaa4Vo49gbpn+IjPA7nr601Izsnc1PBmjeKNLnvLeaWGZrzDWszHPkAKQG&#10;IzjqSenbBrY/4SLQLGYaYXllkjn2F48t5khySOPlXk9DgDHYVUnj1C21lY7BLpY0tnjlvDGiKwcD&#10;LKdzHrkjjI2e9aWrSW1tAlxolhFE/nqyvNGWxg4baOpO3ufXPfNTKcYuwRUvsmsYobG2h1S78uFH&#10;K/NIwGflUBR27dupJrRHjG31UO8dq0MdqwIZI9qjIxnA68E1zfhjSG8TSNcatqcskm7as10ucDOB&#10;36np3yB2ra1GXw9pMT2st55Uj7Q0bLtdsjrz0H3vfg/WjQfvgdSvdXuLl18xFkzGxbrt/vY9R29K&#10;cl9qH9lrbmJo1j+XdM3zY74x24/LFZOoeLv7EP2TTrZtQMMYDtblVKs3IyMckjnHHFdbbx2zpHJq&#10;divzL0VeQvqeeuPyo9/lHoYVzZ6tfWsl3dP/AKNHHsZtzbCCvb6nA9+frWP/AMIJpevN9puvC9rd&#10;JDat9mhmkZY5JNh25HUAcZ712mqyeG9QtFs7ZfJ8pd6wKwZg/Td+RqjaLBY6n9nsRMY2bPmTSFnd&#10;j1HsM8Y9KXvE6HlWt/C2edrW91zT41uI7hWVre4kVChwTmOP7ydwvYVnHQtUvYru1sZNSt7Jb5p7&#10;66urya3RmEeQMZDMMkYA6ZbBzXrGv6vd6hfK0SSQw2+UgkPUHoW/z2496rizia0V9QAuFRVTMmB8&#10;w6sfck/nVe0ejYRSOL02C18YSXC6nNaNax+Wggs2k+8uRuZ2JLcE8Vei8EeGdPuZLe2sxa+X8u2D&#10;5SQP4eO3StzUtLiv7KfRbM2sG6GNJI4VCs/zH5zjnIHbvtx0rN0vwzrcggtG13dBBPm6Ak3PMMH5&#10;W7qeh69OKmUr7mkebY5u/wDhLonihjPK5RZPu+TF8yqFHAPbp0PNdF4f+C3hfSrdXsLQkqoMkkrZ&#10;zj+E5/zxXXeXZaPKtjarHM20OV8v6jn64zmq/wDa0Quvs1xdJH9oVgqI2TnB4Axx3546dqyk5bG0&#10;TEb4bWD6Hc2ehwWkEkisiyPHwuchmA4+brgnjPr0pbDS7XR0m0+ynt44kjys5VVbC9/9puTzS6rd&#10;X97O1hau+2RcLDCwXPYszdePY1BqVjG8E0mo6suIWXzl6AcdvTI5rMoytT1+WwtVnjcTf2gxWE+Z&#10;gZyPm3dv/rUap4ptbxIEa4jmlE8cSwrIdwOD82T6A8/0qprmh6LrieXp15cqIeIo+VVMnIIJ9/8A&#10;PSseT4f+Jbe4ZPKVY9ymN0PC5I6e/GazXMaWOrtrqykmaYTttbDMvcY6DI9qi1+7S5iWeOJtqY2g&#10;qG59TXMz3MWmpDb6PaMpWHNxJLIdp47Z6geuBn0FamkaobyPzEmUtJjY5GAq8np2Nacq3Aox+J9G&#10;tEa41JJF+dgsW3B6H8qp3XiLwmUUSWEsqu2VLPkr+fbNT+Ir+C2cGOOGSRgy3DMvLqRxge3Nc8um&#10;/av9FezWMopKTKMnHvT5Y7kcxj+MfD/gXxYG1Iaayt5LPJtIXJA46DnNclbfCTwfcxpqHhUy2lw2&#10;Sr+dhhyuT/kc16C3hvVLODy7e887z8Ft0fBUcYH6UJoMNrGsi29v50aEKrNx16ceme9aXtojKVme&#10;f6Dp/ivTNQm0o3c/l+XJFJJCfv55JDZ4J9qx9d+Geo6VPb22g63dRyX2n+ZcTW7B88KTuDA4IbI6&#10;A8fjXrEI1G1nkmh06ORc4EahQyHbj5eev5VJquk6rLZ/2lp+kQLL5e5HLkZAPKnHqfzGKiUvIrzR&#10;5b4j+JOq+D9HhS/0iQfYLqO3W+sZGWTDHJMigDzGyXwCegHHBFdpH4o8ZJq01j4S13TvFdnZqyx3&#10;lxbhGkyM4+YAhj74xgfit74cm8Y3dre6nfRxs1yrNp8cIB85RhX4/uqXXnnnPpWZ4xn8WWmh3sHh&#10;Wz0+G5trrymC/JIq5zjhT0B6nNTOnTqaWKp4itT+0bfjHxh4N8OR2beKNMutPnvJmhifTXJ8vaMY&#10;KsMKCT17+ves6G20PVoFbw58SLWSYjb9mvMwux7jJzyDxmvMZ/BvxN8X+M38QfEPxc1rpbXLrBHa&#10;ytKc8sg29cHOAT2646V12s6R8GLKxh0rVbmOz+zxsi3DTIbmdwy/vCxz5fHmfKOpZQcY4mVCrHSE&#10;/luUq1Gf8SF/TQ3NY8H+ObVvOm0vbavC2ya1YTEleCfkJx+IFR6X4gk02SNRcSQtu2xkthz9M4rh&#10;fCKS3GpzT+DPiBqtratk2iNdBifUFSMN+frmtyLx58WrO0VfEvh+z1iNU8xfOt1ZiMkJgqM7jn09&#10;OlSpVo6SQSo4SUbxk16nQajLZaxJM1zcwXEgk3Zmj3bW6EnI6ntWDrnhb4caxtOp+DrS4bcFPyA7&#10;2J4+nJ/A4qbSPiP4O1CER69oGqeH5Z5hFJcLGXjZx2JYe2evY1YOjafcJHqfhzxnY6tGGzJDCwjl&#10;Az0UMeST15quanLSWhi6NSOq1PL/AIi6zJZ6pq2iWlxG01xJthhbKk7gSuOCT0IzXjeqeH/ij4Z1&#10;W4fWfCH2mNJNreUmcAdww7YFfVF5o/he9Lt4i8FGS4aQNDNcKyyR8cEEdGxTJpdLvJ1tPs2VZR8q&#10;/Nx6fl29MU6GHpUJOUOoVMRUqR5JaHzR4e+JOk2UaxXovNOZmwWePdGO+a7DSNd0vxC0QgvrG7UL&#10;lWjkCux9x616T40+HXhPXwbW3sbObyo8Qw+UFxgk4Y4HzDP+cVy+m/sePrts2sQXEWn/AL75YbbJ&#10;Kr6hsj/69d8akbao45KV7Iyvslh5+DBPaseWbG5c/UVes4LxB50Fwk8fYI46Yq9cfsq/HPwXPnwp&#10;4qt7+2kjDRrcHcpGc45zg/jk89Ky9Wtfi14Pbd41+EUzRtHu+0adJnOe4xnt+tDdGe9g5pX3LC3r&#10;rJsubbHOWAHT3qQf2RdSq5faynvmufsviN4Rv5pEm1SbT5ivzW2pRbSMe/8A9eti3ZHs2uIIobuP&#10;dnzLeUE4/wAfxrH6nRqbGka01oy1daTYTgEYdexWqc3h2GJ/OgkaM7vvBsY9qcq6fKzbbqWCToVk&#10;BGD9fx9amZL6OESQ6hHPgKdsi9z6Y7VzzwdSHw/maxqxe6IkvvE+kfNY6pIcvj5vmrT0f4h6nBcL&#10;b6zYQzLI2126GqRuL62RTcaQ7L3aHnHvTBqmh3QZ3YJ5altrrgnHcCueUsZS0T/U3jGhLVmPe/Dr&#10;RtQ+PV3cRIkax6LLdW67Rh5fOiUf+Ou5471T1Vb221/dHLGUaPhZOp5qvefF7w1L8WNL8a2klzDp&#10;KW8lvdXEtsV3ExkAcZH3tp69BWd40v8AXNVvbe78NaYtxDMd5m38BCB+vOaxouvRalNG9RU6kWo+&#10;Ret7xbjVM6hpreW0eD5bZXdnrV+PTrRSDZXDxlm9TxWJZpf2zq0d48bdNrHpz0+lacWra7borzwQ&#10;zD+9t2161LMMNU+JfgedPDVujNCB9UgkLRXHmD0cd8VaXVLkx7JYArY+9t71lDxVZlFW60+VNzYL&#10;RrwKvRarZ3K/JqSYH3VYY/U810cmDrR0MeavT3ReE9tcIsbybW2/xc02XT7UD9wVyf8AZxUSqroC&#10;qI27jcDU0b20cqlkf3XOMis5ZZCXwsaxT6kX9h4g3XVsM7vm2fWmS+GYQG8gMuOrIela1pFbXEe+&#10;01ORX53DG7j0psqanbXOyPypY1+ZijH/AL5rneBxFPWLLVenIx0t9aszuttQkx2VuabL4h8RW/7u&#10;dFlXOOV7ehrXF4k0cgubORdrD5tvAzSQSadJ8jOBt67u/t9az5sbR7mi9jIxYdb083CfadDUHb80&#10;keBjnPb3/Op/7Z0CZ2RNXlhYf8s/MYAD8anu9N05r8MINrGPiQdMZ6VTfw9OtwzMkLq3KFhyKqOY&#10;1qfxJMPqtKWqO8+HGtXviC1kSfR5pGWFo4+cmNTnnaOgPrW5pl74h8ptFj0lY7UHbJ/o33scKcgZ&#10;btnPXH415j4R8ReO/C98buG8htRIw+0LCCcr6ZzxXqNh4j8T2Is3stSmmjnXddZUSqoyRxg/Kchj&#10;jOfzr0pd0c8VFbna+BvDPiPVo7ibVNtv9piG1gxcyD1APCgAdAK7bRNF03T7aNRY28rxtjdcW+Sc&#10;HH4V5zB8V/EVtENHgmQ/wRyCIBiSeuOD+YPNdV4Z1bxLfErBbr5m7azBcAjOWYgn+tc8o9TQ6KOx&#10;02HULi9u9LVpZc+WqfKAR0wQD69+p/HFu5t7TVrZtQgxMC6xtHDIrbWxjAGSBz+PNQa9JrtvFZW+&#10;nWBEPmgT3CzZk244IAByM57irWmaZaWq/wBpSCSeQYaOGVdqo+ck9cEkZHTrjORnEXRPKUY9N1Il&#10;ru+U29nbyKVVrjczL6YxycdvT15qnEw1DVA+g3LW0RhKzXT2x3MeSFUZ+bhs/wDAuhq0usW/ivWZ&#10;NLuIZ87cJFCoUAjuzAZz9fpxRe6PNpsLf2VHHfLarIsku7bHG+7nrzkY57gjnpTtJasq5qaH4tl8&#10;OQ/ZLW41KKaWZYZpFsWMjYBJk3AbQBwSR93OK2J7rWNQS1XRb7yR5ebia4xufI5b5jzz2H51ymm+&#10;J7rzobnUC01rbjattHAPmfqGJPPQemD36itFNcstU01tY1HwgrRttdY5pgwQ54I4HJxn6/nVRCUT&#10;eivNKjUXthbbjKqvHMzYiIK5O0Zzyx3Hp1NaUZGo6bs1CzWXht8aruDq3Un25AyeM4HcCuds/Gum&#10;6Fp4OoQzGS6UfY7VbXc8aYx82Twd2TluM5A6AVsWNzqrx+eLe4gLlQvmYxIeG6A84AIGcYJz0GDM&#10;bdSfMclvbmFbqHRB9l+8tlsC7mC8DBx3C564689KhutQ8epdrpGiWUMOnvIZCyxgME4yGUZwccde&#10;gz3rUg16M6mEmtmkWJlA8uXkfXjrj06+1ZOr2niW6iaGy/485pdqLdKNgxxt29MAAHA6nnmnzPZh&#10;6GRc6PbDUVh1GVZmd0kx9lDEYOGbP8AI6nIx6nAqK58OaXFYTXEVxp66daTMzX19N9okjmZT8scH&#10;B3KnT7zEcZwa5f4kaV41h1GC+1CbT4ooVHlrBulvpYtykAjkRqTj5gqgjjqM1N4WbWXlvjo5DatJ&#10;GXsN1mw8k4ILueI0TB6sR35PArWMdNyS54vt7fUPBun6rOEjvLxUijW+kwrL3ATK8bs8jgY5wenK&#10;2PizTotXvPDDeKNLtnjZftNvbLmFI16KCA3zbgWx/tdeCa09G8QCzhm+z/Dm18VTNGrWt3rDEIZA&#10;BkhABgEjjGOvqa4Gy8NeINc8SXSeIdOt7ORpI5mh02x8tYyeTEvHPQAHjIHan7m1wjzc1jrTeNLZ&#10;rHpmsx/bYbcyXF233mTaRsXccZ6AKBk59uDSdcg8N2caDQVv2a8jK/bppBHMhI6Y67+SMjDY9q2p&#10;fh5Frr2c+k+G9N0W0jV3mvNQvBmR12n7oA4bDDGCWzgHrWoukfDzRvhXdap4s1vVNR1aVZE0Oxtr&#10;cpvbAS3LE4J5Ix7Dkc1lDR6amspcq0Of1fS49T1K40zShp+j3TfvJ5Idpa0UAlgjAgcnOeM5wMYr&#10;km1DVr24uvD1vqqxy+Qj2tvJGG+0y85VhuXacDIJzu3LwCRW/La6joej28GuaisN5cW6Mkb2IVwz&#10;FmZdrsCSC23eBxtJwc1Y8QeEvAC+Hft13qmo/wBrXEcA8mOZFUw53M+1FLcKrAjuTzjpWnLbRCjL&#10;uc34i8caV4Xlj07X9fs5bhXWeW6W43uCFyFG0tjaQDjPHStPw9pOh6xZtrK33mRXSfu2uGEZCMzk&#10;r24yeOOPfgVh6B8NfCGlTRXd1qul31zfSoAGhlR7IDl2Yk/NxjkYya6u30nwU8FpoaX81xNb2bLK&#10;0Mg8sorYAI2bizY6lgxA6d6mUZX91GkWrF3+zEgvlFgytMseI3jG7apBP0znA3HqFwMYFTar4el1&#10;DQZo4J2sYxIyXl5b24YXJ8ptwbPG77qqvrjkCq1trGhm/W0s1u5JLO333t5dXYYW9uECllUD5dr4&#10;wQTngc1T8PeK9V1Wyup5L+OazmGI7eNts0oLHBbgkZwTkgYFZOElLUrmiXvCU9l4a0q4mnhfy4WK&#10;6fZQyDc+c7ZGYEnaoPOQd3TPcdnofiaGG0i1bULTzn1KZiumwqVaBQOZZHbmRmG08AADj3PDeGtR&#10;8PHVUEqLvmwB9k/eMWOQAOQEUHnLHgdByDVi28Y6Xp9vC2oXUMks1qZJrWKMmSIbOE3dMhSuSGwf&#10;lI61pLm7GfKdMdd+IBNvb2Hhxi7Sk3LTXO1YoyciQgnJATcTjjI5xgV01roGp3GqWtyUKKYcrsUb&#10;WxyW56Drj5iTu/GuRi8PaKLWGca1Pbhm33UlrcM3mfJkgkHnsMDucV01prza7oML+FY7q4jjkVPM&#10;aZYxBEBxuG4HqOuCc8UmuaOxMbxkO1GyvLvGnyavdabbpdSTeYtmZcpHk7WIUthscYx6elZVv8Q/&#10;D99Y2epaxeTFWvAshuIVDP0HzDGUGWTgf31HGaZqsktxDNqPiHW47OaVdsf2XeoXByY8Njvhexbq&#10;McCqctql14TjsbXxZZ6fC0IVZfsbOw3jaZB14HXK8YzjOBVRhaOo+b3jrNC17QrXVpvEWuXslwTv&#10;k/0lgVteOgAJOeOnv0PSrTeMvDmp6zdXFn4iW4X5/Nt4ZF2pnt1xz2xXn/h7Rn0fRLzS76/sdQWa&#10;OMR31zayxfMHz8oYg5ABk256LzwSKpxeDYLi4nXwncf2bcTeYoktY186OPeU2sxUgD5c9ARu5zxR&#10;yxIUj0vR9Qs9Ulml0ywaCBpfJe4fAEpCZJDDrjj35Fbmlag1w6lCfMjxtmkXIwDye/8AjXnvgDwz&#10;bWN1b/bRfPJ9mkV7i8cgkMVbaASerIzHuPxrtY7XV4vtFssYSdLZzayCQcYw2CSOvGRnPTjNZS0e&#10;ppE1H0e7a5mliufMj8xwrFRtUFRxjuee9WtQ0zSYrKKK1hlm5Ami+UbcDlic+vQcVzer3mmeFNFt&#10;X0bVtRurm4ij3G8V3brgKFClhjsCM8cijwt4m+75i5lk2rIzZBjfeWfd0HOcnjBIJ6cAjHm1JLV3&#10;b3/h+zOq6np0NqvzvcSSYROASAuTjJ4wCeefaqtr9iuIxrmmbf8ATNkzSf8APQbecYOCffkY7VYi&#10;srTxZryW2pa3FtnbZDaRrmWf1B54AyMnH3TyelMufD+qWWqRyNb25ht8/Z1mhO/GeT149OnAolEq&#10;LL8F5fQDz/JbdPjydqhfkGef/r9P6vuLCwuCxTTFjutyjztw3FQc/hjLYHrVJ9Vlm8ya0LKy/K27&#10;ufvYPHA5x17VNGwcnDBZG+Z493I9v8//AKsjS8hl1p39kItxe3awjcQVbC7/AMf8k1zFxqXh+e2h&#10;ewhF3K4Z/IhU7I3HUvIx5bJ54zntW5fWsuoXKy6ptZl+byY8k98d+tEWlaNfWjafL4eZ1SMrtjf5&#10;W3HGeuSfWi0Q5jk4VtNSme5dYZ3kbMj7i0cGOMLxtLYz35PUda0LfXr7SZGso2uJJWy6tNhWbA/h&#10;UDp7mtT/AIR+TTnC6RZQwRr5Yhjb5iMe3PGOe2eazfEmtWeh2VxqBiZZIY8rHarueRs4CDkck4z7&#10;UuXoV7SRjw+GNHjMtzdWTiTap8tiNoAHQ85HHPvWddRWtnex6ZYW6QPcTHEdvHnGOxJ9jW3YRxaq&#10;7XFzDNHI2dzvGEJUcYPr9DWla6bpyOtvCvytnbc+me/1/oKW2jHzX2OTHhye/wBTkmto5JWiVg3l&#10;ttQMvPBz69vWi4s9cWSJNL0qFVj3x/u2Lbc4+nBI59a6fVNJsJdPaDTLmaVvLby3aQqcnrgj/JrB&#10;i+H+s6Zo2631lfNtY22xs2GBI9fXnPtigfmch4mubtNSh09YLyKa2tQ0mW2pvO0sFx1Hb+vWpbO1&#10;hnEsmoSQwqm1ozJJ8wbByB+n1q/f2N9NCpuiZJNqo1wW525JPTnr6+n1rmb2wtriRVUSSPDISzd0&#10;Pv7Y6c9zWupJ0qXHhqHTo5tOhk+Z1eR2x8jDrzms7VtStzZ+VDNMPJh3RsrnaCF5BXAOeP8AOKS3&#10;0vTGsZJEWTaIwrQeYChGOSQeue9UtV1zS4tH/s280qSQKuxdowQeNo46joKVosUZEGla9oOoQpDL&#10;My3cqkwzWxLnhGb5sdM4PNUtH8OJe+JbeHRQ224naS6Wa4wCqqcHpjJK4K46455xUnhXR5Y5Lyw0&#10;+GS3KyKq/KQAMBjgH1HHXpn8LV9Bei5W2u7GaGcRhpivKk9/u8+/Jo5SL33MfVvFXgQo0PhW2utS&#10;3Q5uoCoU2zKEJG7kO2c4XAxWcvwm8HavYvqQ8M21xNdSM8bTQiSRXP8ACc46Hdz2OTjk1p2ml6lo&#10;88dxoWix2fmNJtVBkfM4y2wHgdPz49K1oNV1GcvPa2975tnCY5/lBRPlJAHPzYPfv60cr+yyl2aK&#10;aeCdB8MeHFW30m1t5o381LNItpRGyGUd8859zgccUyK2urHTZryx0221Caa1jt18zfti5O+RMfdI&#10;4+vTI5qp4c0HUni1bxIt7uWzsWuLxrjVAI4GCEgbG+ZjxzgY5wPduj+ItEfztGk1S5t71DukW5ky&#10;PXsThcdDnkAUNS33KvF6HN2Wp+P9L1lfD2gWKgXCzK1xqEO6O3IfC7NxJyQep6Zx254GH4W6to0t&#10;/pa+K4X1ZtLmvLO6t1OI5lb7hGR+6wrZKkFcA4PQ/S2qeANS1OS48Taf4vRlt422xywh/MJUHduB&#10;9vcck9uOF8P+NPA0+pnQk1q3kaKF55ZUYbpFBwwOBx15HoDnAp8s2tYmblGPws4uGf4geFNB87Rv&#10;GrasJgyGKeEsjxk4Chck5I4xyT2q1q+lXsLMfGfgb+z2aZY5JtNu8gnHA2HBQ4GduBjPPJqh4m0z&#10;So/GC+KzqD2Vnp115lpo2lybVjlUnY8mcb8NhsKRnA96rfDjxj4j074urcpaXWpQPMlzeLcqWS9u&#10;AuNx6rj5d3GBycYqZYfl1h7pvHET5OWdpLzNTRoNAS+nsNC1G3imjkUJY3kpjmySNz/NwCef1rSv&#10;ZvGuk2xV7K6jjG35l5QsQMfMvy8+nWu2i+DPjH47LdeLvGvhjTdEmuLhpLeGBd6Y2jDFcgjkkY3c&#10;/wA+f8b/AAX8afBrRl1u08dyrEZPLZDG7RLnpuPOM9OQB7io5K0JXdmZueHqK2q/FEel+MdYmmeC&#10;2Wby1mAWOT5tsYUfNkADOSeMfia6PT/E1lK32C7RZI3T95FtLEnnLc5wMHPSuC0H4uacYrWx1RNF&#10;1ZbqNpYZdPuPLlAXCnPoM9jjjnGOa6eTxR4FS4RLlbiwaSPbi6hBjkBAwd68HqB0BxR7S0rzTQ/q&#10;t17jTX4mJ4/8G/D3WbeVr3QY7oFf3fmRjenPQHHB9K828T/szWMMy3vw61eS0m8wiTbdHbtI6jv9&#10;a9V1PRLzULYar4f+zyQxnMn2S48whc9PL4cnHYA1kvHqtijHULWSJ4GBIaMq30Ab+XWqjUj0ZnKl&#10;UiryR5ra/Cr436DZR3NhqNrqhRj/AKPIMsAOo45IOetUZdd1TR5dni/wBqFjcqqpNdWIL7ueeBhg&#10;vtznvXtFtr8N1Eb6F0iZQqSb8KD1xx/X2qxbXlhfs011YRXB2bfLlJ6+vt/T+entqiMuW+x5HoPj&#10;rwhqzfZdG8bW8czbl8jUE2kNn7uDtOfbOTW22lXmpadPNqnhi3lmkVijRybxJ8uMt0I/3ee30rqt&#10;Z+Dvw+8XN9r1nQbeHzGMUMioJPm57DnFc1/wz/PoJkHhHx9dWUP2f/Rl02UeUrZydyPnPfpyTjpR&#10;KvzbpouMXHqfO/xb8DfEXw7PZ+HLpFFreXWdMit9wUO3Qf7LH8fxrpvDc3irwr4bsbK8t4xcR/u5&#10;o2XdkD7v6V7lrNlJaWMdj4hu4rqVLSLzrmaERmVlbO/Hb+XpXiXxf8T6NoXiKW1e8li8u4yvk5bH&#10;HWvKp4ipXmoNaXf5nfKlGMeZPdF6TxfCfk1XRtrf3kbrVmz1zR7g+XDcdf4ZlxXO+F9ctNRmkvNN&#10;1a1vBIgPlzfK6jP+eCK2p7bTZW3X2hSQr/EYsMo/Ln9K9H+z6clocXtpRLrWsTgrBGJF35+XtT30&#10;qxmOxlH3ePkrNg0qGYNNpWuMvqrPhh9fT8q0YZ9dthm4aOZeu3jdWH9nyhqmH1iMhi6DPZtvs7qS&#10;M/7LU59T1ywkEW5JA3ZlqUeI3Mu2406QLt+9GucVZtJdDv8A51vl8z+JZDg/rSUsVR6lWpS1sV7f&#10;xEyuqXenjK8/LyK3LDxF4dvSpnuvs7bekh4J9ee9Z02mEtvtvLk5we+V/CmvotvMuwxKD7VtTzKv&#10;H4kZSw9OXwnSyYlXGn3kMi7hg7sf8CyM9B7VXk0/aWEllG3Ugrz+Jx1rmG0GW1bfZ3MkbchdrY4+&#10;gpYbzxLYDc2p7sLjEnPFdkcyo7SVjL6tUWzNxrKB8xOsqsv3d3GW9Tu5/lTf7KuVYpDqHyj/AJ6A&#10;g1nQeOr+141XSVk+X70LHp+NTJ498J36fu45ou7Lgrg1XtMDV1bRMYYiOhb13+yIdPR7ydI/tAHl&#10;sykb27jIrovh74oghW2s7li7LxGqRA4HcMeT9Oo9TXn+m6lqm2F5kaa1RdwZ/mx/QVv2GqPC0PiD&#10;SppEQsF3My7TzjA64/z+O22hXKmz2DS2fT9RtMaXbrlSfMCjb1zlgT1PtXYXF5fSQxW9zqiaetxI&#10;AqWylWkA7bscE9Mg9K4Lwdr914juYTc2sMPkxAq7ONg5+8eMs3vx7V6Ba6j4YlhktJppLq4hlCLI&#10;q7lQevPp+H1rnqe6aLsdFp8tzbx/ZZr7uRb+Th2RcZ98/U4rZtLbVllhl0vU1m8pRLGtxCVy35D9&#10;OP51z2lal4R8PTzNb6Duurjnz2kVt7beSFzjH1H4c5qQ+MNauJo/KtnkZVC/P8qqmemB/h+VYy8i&#10;rWWpbP2q7m+1a8DG91eH7kRVNucfeyabb6BpuvRS2JsWktfLcM8DDZtyOpPOe54x7kjFacUMOrWC&#10;2FxpiKoUNIVY7VJPfgf0qT7Il3YtZ20yyQNHhdvChexUjqOO3Q03KPUnlfQ43StK8D6drj6ZpcjN&#10;DZkiRftUhxKCOdi4BOePXGcdcV1+p+JbXQ9Em1SOSxSJcCb7VnzByMJGqsMkjgDpyckds/wz4G8I&#10;eHoZpINOt4ZLwA3BtYNrTdgCTz7855NVrbQvDt3p817baHazLZXj7TNmRTJuBxvOSGyAcjpx6Yo5&#10;o7AdomsWP2y3jsLeHzpR5txujUsB6EjP+Jx6Cpdb11bPTylhpZuJCAzM67iuTghVDfRv0x68YmtS&#10;+FtOPiDV9Lt7OFpYra3j0q1EcMMf3R1ICqo4PPPbAwB13hPx14T0S2kuL/TFmaWNd18rRMLgkErs&#10;BcAnrxubjpk5qvelsT8yF9VhOix3V/dvYhm3yx2kZeTy1+Zk3bMjqPugHtkcitaLS9R1XUlh02Xy&#10;7OPcPMuJZNxyMfKrgY47cdfc1j6Z4k8TXNubrXkis2mus2ohmOUiPJDhASzEH1Az61Y0y41qaKS7&#10;vdRn09nmczQpIJJGBxzI2PlJOT8uTzznkl8ugNRexY1rwb4e02yl8UX2rrb3UcY2jzmaa42HO1Y8&#10;YAJ7g565xgNWTeW9vbTQ3b6QhZY932SOZRG28H5mY8ueCR8oxjPzd7k13qU7ieFcRw4eOFlKtLJn&#10;k/l+AwOvNWrTTLPxFqCzCX/SrKH91YNN8sDkHLsqEZcA8ZJwPbFEfdItI522k1i61E6R4dtGuGVQ&#10;YVtYSrxMeCDuX5WAJywyBg4JIxWX4wl8ReGtQaC+0KaGZlgzH5fEmECkqnDBckfMxOTuYBuDXYHV&#10;PEXhiTzY7iJV8vbdyRr5HzE4GZAcbmJPHc/xZ60YtO0LS9cNzceHJo9QvN008jzN+8GcbgeNxJPr&#10;0DHsav3WvL8R++c1oBttN1r+0/Fs7ajZgxhtNmV44lkYFQC2xlCooLEqQeVzlsLUvirx18VvFcWo&#10;ah4U0XSNJt7WFl0m3eSOR4UGBlERB+BY9TyCBW5rniTStJ0ttIL2s66hMUjt7pVbzGJCbOT7s2f9&#10;k9K4nW7jTNB1aPTDqNvKyszTQTMRtbAJIjJx93HBA4OMYpxfSwSMK9azXX2m8V601/8A6Ap1LVpA&#10;ZpyN+4JEWwBlnOACCQgySFwaVhqng3S/7RSY3BuVvPNZtkv2trMkSuAoPlr0K7ic4cjABGe38S+H&#10;ItehTxYpm23y+b51qXZcxsY/vHO1RyymPAYe+Kral4B03RvDmp2Et42lzN5EnnSxeX5kRyoaXYWY&#10;lpGB2kEkggZyCpLm6jjJHF2Ol3eg6vDqN1aXFxG027y514jwNyqwxwBxn6856GRdP1zSPEGueI/D&#10;um2umyXyqkbyQB1gAQRkxoVOxztGcZ5LZwDmtbRNMvPFdlcaqmqLpGk2MIC301i7/a5GYPJJgFUx&#10;sVgSwOB/eOdsOmWH9qa1Df6z4kuLvSZFaYX2pQyKpk6Gd0+9KGUfuo+AVGcfxGrLcfNynN683xT8&#10;MWFpe6/a3lra3SmG1a5S2/ergHe5JIJIYdfu8gch8XvEl7rnhjw5BoUN1fR6TexMz3n25I1vVynI&#10;QgZBLDPA+QHHobmt6T4Z8YavqWmeEtR0W60m3jhSbVvEC+W0s2H3iEhpJCMEKQqKmd3Utzztp8Pb&#10;ZfEbeLpZNU16Hy5Y54tPb7Q8SCMDYqONqxFNwGULZI74Jm3RlcykeiS+GdBh0vTdY065vfstxpsM&#10;uoa15fzKWTcI0TauEB4zsJPGT0rjfGmrprOpD+zDJNDCu6S+SQrIVGAyHcoUAgAbRgngcCpvBfj3&#10;UL3XbpPEduwt765mXSdP0bVPOupWSUhFL/KoyFJJ2gKBgAHOF0/R7Dwxb3zXkM0l9qFwyWtq11ld&#10;PjMp+TzMZl3DbuwMZDdQNxIqUQ+I09E1S8gkurTW9N1CFWsluNOsIrryIZHRy2ZHlBOMHaBuXcAe&#10;Mcm1rvj/AFbQNCVItWa41FpHnnk3CS3LFfkVSP8AWbRzzgEjoeSeW8b2/jDxzqsNnoOmpcabaxNa&#10;yNHdJbz3aJ/CiOzM43NzjAweMHbWGnhDxTa+FL7wVpU8djZTXEcUjLAzPdMT8ke7duCnOFCk7sZ4&#10;IAqVvqB6X4vgi8Oz6HL4zmutUOsW7X6xx2kwCSON8aPyCsoV1LIAFB9eApYaqmg6hNoep28c0vM0&#10;wmmX5GJGF6EYCB8DqS3PoeH8b698WvijrOl29z4rjvbmGzRJbGDKs0mwMznbuwz43EbUIHA4UgO1&#10;OSLT9KvDqrWcUlvHHc3u64jc2vkkkQZBJyzSqzLubAGSc9NOYXKem28WrtrDaXfaUY9lwIZIrpSr&#10;K2Vy5AOUQDcxwM7V6DtvrBqWlXtu+k3Ec7XDFpvs9uArAncGXOFxlgFGeQv3TwT5Lo3im4+IHiO+&#10;13UYdWnW6+aS+kxbNdSIB9wDKrwOOc4K8kV6BomoeLde0xZtW0+whhWXdb2dxdSXN0MNgBlCBcbf&#10;mwJOehxU1Pe2FH3Tsr++0aDUbXV9S1d1+xpJ/o8m2OJ2ZTFkg9SSwxyD06ZIrW0zV7l7JrmVEmKq&#10;rM0bYzxyznJAOBnGeM15pr+qeNtTnk8OapcQ29vfeaWgt/LM8ib1IKIEIBVBljkt83XKgtqw63Ya&#10;ZZ2ehaTpl9+8VDcrlBIIycs7ndgDYrHkckAcdalU+bUOZp6HaM2i6FobaZLrMlwLSRQWknZmUyFi&#10;Nz8+/c4A5xVG8tfC1tp3/CP2DNJPDGv24fbWY/vTkRFuc4G7IU8bgO1cZNp+p+JbK5/sy9tE1bd9&#10;pkspbdmlZJD5ihBlfm8so3K4XdjFWtYgu/Dmr2tno2gx280ceVt/NQszM+3O3GS2FD5OeTjI3Zpx&#10;hGIXludnBpdlpVxaT+HClncRxTBURtzK0n3huPPzevfqc9KdLrvhPw3JGviHx3BBe3tx5MNhNIS+&#10;OuSSeB9cfgOmX4H8Y35tW02+Z2upZlku1uI498KBjjDAYxnqM9CPQZ0TdeHdSkt9XM0VwZJtsG1S&#10;wZc5znFZcvLozTzN+0u9L1GzWHSr3dE0qqWMeFkbB5Unhvuk8dAKrrpsmiyvJd3SrubKqrEsOePo&#10;OT+dWNOkv9Hv/wC2baJZPIbEdv8AwqMcZ469cn0yKhnlvtf1SXX9UvFkuZmJk3JhVA/hAHb+lTy9&#10;yuZkDx2bxeUYt37zDKrneAO5Oen50t49vFaWslrbsdiEzKzYVB2IwckYx+NNW1a6md54wvU7hNvL&#10;YH3QPr6VasNLyzpK7FZP+WIXjrnJP/6/z5qWBWs/EbW8EjT28jbNwWNstknjtzgZ9qxtU0PTLHRt&#10;Q14QzXV4rI9rb+Wf3rcfw54+bqfzx1HWQ6cxkcSlVVbjCuzcScdMjHH68Vk+MLWPWdN1Tyr+6S8t&#10;7QQWNrYuqSIzg8lmOQp+XoM8deKI2l0J1Od07VLG406H+2dOfSZEhZXhaRW3kPgsct8p2lQeOucD&#10;rVm48qwvriyWXc9rHG2FO7AZAwHfBAI6evsayrrS4tFttLhZbWGaK6Je3vrwSu25yT85XL9ssVwW&#10;Y4AGMdJ4i0AX+m3UImhsZryEgyLIj4UMpY/NgdM9ulaShzk8/Kc/N4kSITG90SVY41jMZ3hRIx42&#10;AEgnH4j0qrN4nk1K281bFoTJ0V2yOe2R1OKua3omg6teWJSSHUvL2uJV58phgFu4z/kVJdw6fb6C&#10;rwpHbxsJCs+BwcZwrYxuzzj8KnlWxXN7tzmdTudQaWGKaGFY4UAaReGk53A/nxn0H50bqDRDZyTl&#10;fJL/ADSSQgHv059vpjtXXXfhDV7BrOT7AtxI1us3meWMFWXO7rg9Dg46CqGseHG1qAfZLeFYYYm/&#10;dxoFwCce3f096NtwTkcFfaxoFik15dX0dtEzrFDDc3H72c4yNqd+Op6c1YhsNE1JUu7iLaWTe8jS&#10;bs4C7RtOcHB7dSKhvPFPga01Ox8FXk1vcapOjEwWuZFgfcNqFsfeJH6YrZsvA1hFYrrtxH5aySkS&#10;QJIrFVVijEgEcgoy46jFEo8uxUfI5HxJ4tmstUNnYrcNJNJ8pjVRyCDk5xjP3f8AgXpWjYyeJ7fS&#10;Li6i0nzrr76wTucS/j1C+pBqDX7Dw3FqfnWr3VmskayxzTI7LcqjnCErw3LcDp1645qRQTy3sU8F&#10;/cMyt+7htwyqilgvThQvNU17ofa0JtU+J9lb+GIb7VrAW9xHa7bnyV8wqTj5uByGwSDz7Vm/Cr4k&#10;WPxAgkt9NjvLeaRma48wZYgEgNtGMA+ldJ4z8B6X8Qb6TWLOCPS1ttirY6fD5cbFScNxxjkjHTHT&#10;35fXNE+NPhe3k/4RfWLO3RR5RVLdoiwJDN/eZmHHJ252L6ACYyjKNirS5uY2db0rRvDegXUviTSL&#10;4szK32q3UNAY8hPmyOGBzx0JI+lcx4N1jStf8D6jqV09nZx3GqTW8m2HMrxg5XJGMHkDjHTHOTjq&#10;dU8Ua7cfAaT4V6p4OaS6ZZBdXzXvATKuWHGc5yMZOfxxXn2j/Drw5Bf2egeH9N1Kb7RCqzXCsNrX&#10;GTlUB4245B/TAzWkY04xI1nIp69feN/FV9f/AA50Txvq8NnqNrCHhjUMq7ySoUnlcj0z6nPFbXgj&#10;9nseG7BdMeZ2ltVmjvEvkB3lmXDnbtIwUXB798niut0nx5qOgaXNeeHNIW+12VzEwmvUFvbeWkcf&#10;O7nzD5eOcbcYAO6uMg8JftFeIdSudQstUijjkmMkywySSSKhfA3YXkBmX5hwCQfaj2vNpsVHDuO5&#10;jah4M0bQdXbUtW0n9zJKxhkjV1I53E4UYAOT9O1dVC2geMbFRpMnkiOFVmNvneiKPlHXklRjk849&#10;66DTNJ1J9Ph0XxJfTgL+98uOZnXzMYON3QY/DFP0y10lNZk0yLR5oy0P+tkXldxfkHtk7z06nPrX&#10;PKUpbm8aEehX8L/F0/CXX7Hw3Z+JLnUrV5DNqlveRr+73HC7OeGUlAQARhWPvXrzftDfAjxVpf8A&#10;Y934jtPtUyMG0+9Xy887SCzfL265xj0NeS+INO8NfuJdTCtJEyhS1sWZ8DpwM9Bn1ODWT4u+GWle&#10;LNsd7OBHtXdN5Y4HJ25YHp29DWkK8Vo0Yywutzyj9qjwV8BdI8Vf8JD4EvoftVw/ltpunXLCNGCk&#10;b0KkLngZHTv61t/B74C/tAePvCy+J/BeqW2nLpkKvLb3m64ilhUffbqFBJCnqcj7p5p2pfsl+F7p&#10;obzS/ENxG0cWYxNEG3YHUYxgexzgV337O/xE8Z/Aee80LSvGt5Np06xmTTMLJbvIGDISr5UnI6EH&#10;gjritI1aMtL2MpUqtN3iePf8JR8VtK1X7F41+HNnDI1swt7qxvkh86RBlTwQwLAenU9Rya7fwh4n&#10;+KHiCRNM022gkjaItLp91OLgwIOCXLZxkqSfmIOfau1+N/jK68aaab7R/Bfh2zvIw0dxHY2C28s5&#10;yWyxVdrknkHcDnIweteVW+j+JdC0fXDo+sX1ndQvFDotra3QNoxQbZVZ87m+YBgCvAcfhnUwtGUr&#10;6f15GtPFYiD3fo9jrNVjksio8WfDe4s3dd/2zRWLRlSBgY+ZepyMDJ7GtTw9ceGW0m4XS9ctbm6w&#10;XhtNQTyJM44XJ+U8+pFczb/GX4jaH4ZtfD8Fta3c0FpItz9ud1kdlAwd2TnBPdeBVrTtZ+Euu6fF&#10;ceP/ABPt1B3VLi1aExok20YiVgvJ5GGT5sHI5xXNLD1oaxdzoWIoVdKkfmtGXZbDWNMRk1axmt9y&#10;ll3Z2v6YYHkH2rOsFYq1pZFmXkyRLkgH29unvnNXtKOl2t19g8NfENrdmiDwW88xmjfjGMNyBwep&#10;OKz5vH+lW6vbeINAtLmP7R+7vNAk2sg3Yz5eNoPBJUdCSec5qPbVIfHF+vT7ilhaMv4dT5P/ADKu&#10;p6FpdxdQNe7JoYZhNHb3MpZSw7EHt/8Aq6VheK/gv8NPFtw1xdaZE1xM2FaK4ZSeOB+Fdfd6HoGs&#10;yzXfhvxSkh3ALZ6gPKkQnnaGztPA65H0qOTwb4g06OO91SwZYZJAUmYbhux0DDg/n0rWNai9U/0O&#10;Wph8RD4ldeR43rX7JujRy40nV7izPy7WnQNz65GOOvpXO6t8IvjX4DWS90nVZLizUZ3bt6Bc91bn&#10;8snrX0JNcQBFsRdq9xFMQzO3ynnOefYgY9KpazbtrmnXGlDUpAirtf7O4GeRn6dQPoa6VUlE5+U+&#10;dV8f+JLeMy674at7j/bh6j884q3pvxD8OXkhV764sG4DRzL8q/TOVA9+K9m0Hw94IsoVS20e3mw3&#10;/HxtRww9c1Xufht8JteuHN/4eWL5vmezbZhc+gGP0rVVPIz5TkdPvLia08zTryzvo2+95bYznpnG&#10;cU25Oj3iCLVNIks5G4jkC7lzjrlc4/HFdNH+zd8PvNa/8I6zcW8/PkxzMMDj7x9Mdv8AOMG4+Dvx&#10;10E50zUY9WhVcrHNFuJH+8Ofzp+1hLf8h8skV7fRtgDaRrTRnqyrJ936jt+VPe+8U6cQZClz23Fe&#10;W/EVmarrniLQQkfxA+GdxHtXK3Vn83PqAcFT+PFVbb4geE7oeRB4imt8y4WK+659dz9fzxSlRo1N&#10;kPnnE6IeLoC0cF9p8isV3EqNw+tWY206+Ba3mjZvRm/xpIIr6W0WRLK3vopF3eZC21uOgwchvruF&#10;NmtdH24u9LuLfbklxCdo/wC+cqPrwK5amBhLZmkazJDppto2+0W6lupEZzz7VA2mwv8AvBbKob+F&#10;l6UsGhyXEP2nQfEDSL/DtYMv5jP5YqG9/wCEztmVPscMwx97aP6HiuSpgakdmdEcRF7ljwJrNhbW&#10;0mk6khk2g7kj4AHZvp/nNWLvSPD09lJqOl3flq75WNpPvH1Geua5PUA+lXfl3LRrbsysyRsDvXHT&#10;CkjH+SK7WXULfTtEtX8LaTb3Ej/8tZXG5R6/Njj+Ve18NmcvxHQ/D7xhHprLHLbCSRiqJG0h3Zzw&#10;enA/z6Y9Egv449IuJtUaVYt53MsYSFB7YG7PuTivEfK1vct9dMy3BkEjeW2VOOwxx+YrtPCviEXY&#10;mvNYuGW2Gzc3mA9+vLZJ69Bn2okoyDmPVvDfjHSLSwitNN0y6nMKu376zCpgnBO4dO3+TXT6NrF/&#10;quspHbQW4jjy1xLE29dx42jnsOfauI8C+KdG8TyTW2lPcyK2RLdSW/7wccKGPOcZGAB/QdRZWVnp&#10;tqsulTSW6rtWTfIMEDuf9r1PX3x05px5djTm7naarf30NqNOuJvLi2jzoPJGCPfHJP41LcatZFIb&#10;DEtuvCq0zj5SezDOefwPtXEapqEWnSR3cd4siHCtKQRkexHSq0Pi59JSeNLh/niZgyws4XHfIXBO&#10;O2OTz05qLXDfY6XxXq19omrRSaLcLdzLhYdP+1KrPuPLAfexgH5yGVc+tZ8lx4n4PiHw8090ZBJA&#10;unvuEJ4ILylk5UdSqn2FZOkeMtK1C/WKxuv+JgIy/lSCdmRezZC7VyzdASwz908Un2zUNU8Qw+G7&#10;vWDaxrzLfCbkOWGEXfgjk9XUDhjnpW8djH3u5s6TcRaxrp8PGwvBsO1V8hlgkJPRWK/Ngcn0Oeel&#10;dQdB8Pgqup+NvsFr8pjjhheRnH93zI0KrwMHv+VcNceJF097dbqcahNa7nt5LfIVuSPlYgY3epGS&#10;OprVfUtR0/w3/araXZR3M0kaLbTXCgEnJBHGWOBzkcdwMg0rdgOki8R+D4rn+yvDOrTagcgyFraV&#10;VjU84DyYB7DAJ69q6TSYLpS0UtzGsc0IZ24LK+OcMB1z6Yz19q4/Rbdri7+z20Ulu/koXkkU7UPB&#10;5JySc8ZAK+/StaK31RLuHRHtrpreZJJPOjxsjwOVZuxJ+ueamXKVE0LrTj4YsluMXHlT3AVVs4S7&#10;t9B/CPXNbHh+/wBCg81xcMzWbZmVV3ZbG7YeuTngjk+3GDxt/pGmNdf8JAYbmVI2kjDwalLhgAQS&#10;NhAbvjqPlOeMVx1/8Q/Fh1m68O+FPDmr/boLhjbpZWqTGUDDZJ2Mznb/AB5xu5yBgCoxjKINnrPx&#10;FktvE169/rE1tHY6YrXElvDYyPIxH3Qr4fLbucAM2V7V53b6n4hs4NQtvC+j3thDcHy5LmOSFrmd&#10;lIIaQvG2W2tnZuJTcFJJBNHgjxXrGrNaw6t4fbSvtssieSdQeeZZB1dizkIgzyMkg8EAkCuj0jxH&#10;8A/BN5chrXxVqE14vmyWsdixG3YE3BiwJ3PyBuUA7v72DUbxdid9jlL261W00uexaKO3aGylN1ea&#10;ldSmRmIZAJDuAkYq+1VjAcgnnAbET6fp3i/QrLw9q008cNjZo9jZ3EYX9390bS69cceWMH1GSVrq&#10;/BmsaVL4pvNZt/BEVnp806uljqBWWVuvzs3OMAn5QfUE9QZdSksNUke60nWNIkaeWS3jW4tzKCcc&#10;hEXACZ+U+vtRzrsTyyONniu9t5cpqLaisMayxwzXMjQy4AKTlAxXJzkHqM8bgFUYWr6Fe61etcWq&#10;otv5cU15Jehp2g4dFJDyZJb7owqoAAeMHb2viz4Wa5o1mvifxd4it1/tNkW2sYYUhaFUXCBFwScd&#10;WyxAztxgc8xc2Xh/wjcQ+H4rSO93N/pF1PDJINoboxGNoJGOw4GAOCDmjfUcYc25har4afxzrtjd&#10;+LPF4W3sbYJ9hVm3D5hvkLMXLMR/dBbc42ggc6Gi6dBpsZ1Sw0Ga4FmDJDd3EMzNLvUAMqMrMrBu&#10;n3ckjCg8DKj8UXU2sazrhkS0We88iG2tbXe1xAozLO8kgKpEMDO5i7bcBCCdzde+IY8LlvB3ii9u&#10;o5reMvbssiRqGZvMSMuSzsF5BD7RnO0Dgio85pymh458CeJfBTafrHi3wdcCS/eWSC3t7pHnuGwJ&#10;HGxJGkIUAksFYjcciPeoXiP+Ft/DTwv4a+w+K4tSjNwyqv8AYtrDGyQnAELCRGLnduA3BsAnOSTV&#10;u78P2c3ii38Rat4v1bXrH7Jm+it1McMUkqho7RHuHJlwoLsFDDbt5DECofEv/CD6jLB4Gb4cNcao&#10;1m1zPJqyoISsexsDykDYG0AYKjIB6nJG101F9kxj4y0i48VRHRbDVFa1aSSzEkaCYxlNrESQlNvQ&#10;A7MjGeMZroNM8WeJJUkXxFYXk32dYC8s1hJG9syHekayvhmwoP4u2Dkkndurnw74GjuPn0+6vJrg&#10;Wmi+HdItwTCnO5maNmHy/N91yAV+8wGap+EdfsPObXvF9nHYyWoT+y47orJDISzZDbAzdAwIPUDI&#10;wDk5yqPaxpFdSTwvp3jGLV9UvPiB4msdNF/GsmnR3Vi0MMaJKshKHIXITI8tNzMsnO3k1m+IvFWj&#10;i+XQl1ga1qUd4bi3n08NHaxBeFXYynABOcDAA5HU55/xt4/1rx3cy68LdtUh1LWo4lnjt2EM0nzI&#10;ltEPmA27OcHJJHXaSLGkeIvCD6LLpFnpK2eoO32W30+KNNkUxO0+Y5BZQQQSTvY43HnmtLKSuyfh&#10;kbGgeEZ7rwnPc3WtyT3Et9c3mtS/atkapIYtseN5QuAqgkDJBXsOeu8QeATruh22i6DfaX5cNvBJ&#10;dC90MzCBijSeSjb23FI0V/MChQ0mSB0HnUNnpnw4udQ8P3t/bPdLcQw3V9DM88O4IskioOMqpkVS&#10;2Ad8bDjDLWjq3xnm1i/t/DfhDxSzS31uFuvscMkaxxxuCV2JjcWThuSpK5wTxUSXNKyHFs9KTRdG&#10;0rWra+sNJulhhvwYY1jBl8wsmw8HG4feZh8uMkDHQsPFsGiPPpml6hNAsXmW7x2sh3ysGAO08Erk&#10;n5geQPlyCCeRsNZk1vRYrTUtZuluJFIjQGTdB5mfn/dFju27RsTOeA/AYC4YtHj1ZtWm1E/2Zukh&#10;t5FkEUlxIQMK21gCCxxuVsAbiRnIpfDIVzrvCvxU0+8sJxbakuyGNhc7sIS+0cLIzFlyFGTwSAoB&#10;6kY9v4jvtd8MXHhfw3ZLJHcSReZMpMRWHBxGxUANGVJ6k4bHB+auZm8B/D/Udftr7whJcaWlrCW1&#10;Cztb2a4dV3BftLGQspUPJtJAOC4G3BO30HStXuNNOmjSY0urqG0eO48y6VmyiZMpclQowQBg5GcL&#10;jGRcb8pG1rHEReK9a0x5odUtbpbjVboTx3s1qyG6ZvvNH/fVic8ZHPQ1ufa/F8CRSWVpiNlRYLST&#10;TGFzJHuYxzMeWXJz0QDaqNkHdnesbm80L/id6DpWpX0N1Kl2yWttEVRRGgVTmPgkc7cgKD07inqv&#10;hrU9M1g6v4oGpxteRrdrGuZDOzYVUbb/AKsoMdSF+XALYIDi7sciHTIPiLqt9cR2M9qryahCtlDc&#10;RqzDy0ZmaQytmNAgYFcfN8vpg9V8KfAlzpuj3cPh/wAXwz28jMLeNohttzyAPk3Fc4zyCCMEcHNN&#10;Hgv+yrS4mW5tXuUtibEXjCOO2xnfITwd20vnrng8FQKy/hlrVxOn2PXr21sY7HEdrcW7h0urjcC8&#10;iJFhFzzycccdskb5uoczPT9J8Rt8OdAu7Pxob7UIbWBHe/8As4CljNIu3IAGBtVgR1Vl9s2ofGv9&#10;oaUus6f4Nm1KzmmAWCxuYy5hIAWQsTjliPlAY4yT0JrirTR9f8d63Mmja/qn9nG08vUlu4xH5+4B&#10;AqKOQeGBJweNwBDKRqWcWmfBjV4dIsPJs7e4jPyJHJP5m2NnzsBZiAMrlR1ZQcZ3VlGMeofFsdOL&#10;rwe88mqSN9nV49zLdLjOcKUYkDPBI4zz3I5rQ1PXPBVtpUOo3c0lviPEqzKdxAIUHy0+b/aBxgjB&#10;PWvHrXxf4p8RTv4i8SWOni0kj863juJnt4yMhEAChi7s5C7c5DeowSySfTW8VpcXNxeSXW2IzWLW&#10;qRtvQuj7FZ+HaTdhmByOQCNrVr7KInUcZHqer+K9Ghj0+9iu9PazkZxc7rpUk3NCzQhPmOGLBcqV&#10;LFdxwMHHnVx4n1y81SO9ht7i8NwzSm0sd8m5iACJJMqsOFG0Z+bOSMEZrP0rwF4wuPEN7qGs2OpX&#10;TLJFH9nvrqGUW8JVg2ZEwN21mAwM4YnjkN1Gnx+GfEl3NoulTfZRptxGZobS5MbRtuDADYVzggdc&#10;gn8jPLGOiHFye5Zutet/7Pm1nxR4TuopLVV33DQblCFdxbCgnCtgHHfFa19ceHJ/Cqzhm1CPbloQ&#10;hZyoyuTgZOWVlGMgkHsOOQ1qPxDYeJW0O+066fRbdk2TwxSzSSMSBvbaMA5BB+YgA52+lnxH4gsd&#10;BsY/D/ifRprOOQiaSSxU+SqA/KSe/L4OBzuHGQKz5eZrUp83Ka1n4ykiltbDRvCtvbzTKFWGT93t&#10;TPXkMQeMDjOa4ltPu7+60rwL42eaPTNOTZNDZb1RpEURmZicghgOMEbs9ADXceIJXt/D/wBv8KPB&#10;IzwrP9puXOxI+u5h1wELcYGO+OtV9IsJZ7qPUtQh026tWMm6aGV8Yx/CN2M5HLYOccHnIqLitfzJ&#10;6HIa3DrUR1Dwfb6xqqtFIPLs5JFN08IOBHuKjavlxghQCFG70y1/RPG2o6DZS2E+mW7XkM0kUGYd&#10;0MaD5Qz/AD8gHB+9k9QCBUHj/V7Oy1mG1h0+e71iZZLiwhtpJCcl2Rmdy3QRhsDkADsMV0un/CTS&#10;NX0ubWNQtQscK+ZLJdSbolYHgkkgZHIzwe3TinzRja6Hyy7nlegMkdrN4h1J9NuZLi+kaEMyIqg/&#10;LvbaGd1XLAKCCOfQVvaLa2+r6xqek6rdrLCkcRIghaKGHLbyqxbQd5bcWdskgjOSCauaN4PvvFc+&#10;r3SeJdPNvY2txJGscQt4/kViyx4yoLcr0BJOSSM1lQo2l+E5L7SZ2tPtGMqLMSGRiflVgePlCg55&#10;yufxco86GnJSLmtzaVqus2mjW9sGkSGJbeBnGEV5NqHb/CWLDk5xnJwOaytcu08L6tZ6dBNdX2pX&#10;kh+0aPDZySSpwTwEUkg43ZUHIzjnphX2k69qn9p+IPGXiG3ubvU75bfTYY7QqlkTJu3ABsRgbV2h&#10;uQrMFBDZrqIvCWntqt1qU+rW93fpCyhpLhlLLsbIVYv4wOu5hwc8nms+WK0ZSqO+hkeBfiB4O1PT&#10;muvE3jWPw3eXCxssOo2rtkAbsljtVCc/dxnByO1SXXxA8GSXjSah4rt/LuC0Uc7IFilkAyVXnk7R&#10;nGP/AK9e1+E3w/8AGWm2vhb4h34s9BsYXuzosNn/AKTcSMFdCJEcfuxkDdwzHPJrzVv2Y/Dtprun&#10;+IdJ1Wa38O3OsKthb6pe5Nz15jiQu5AAYEsUJLfLuB3CuWHVFc3MexJJ4V1KX7D4fv4dQtzCfMFo&#10;m0dOpyMjj1/D2s2Phnwvp9/HfppazNuYoLeTlSTnnHPXnr9PSvILPxj8RPDPij+1tC+DlrZAM4Y2&#10;oUIUJPX+LAzxk5AHNeraJa+MNW8OXGt2cFxp95cQhLrdCWkt1btjsR24rOVOKej0K5pG/J/whtoZ&#10;ru48KedMkTNHaxyFUdsYA3duQDwev51ymh+INajtG1fyZNNk2GNrfnc6bh8hI4x0OCeSOcVetobi&#10;102S2n1mZljhX95OxM07cAnpweufur6elUb7V7WbS3itLeZLvcC0zOdrj/gWeSQOh7Vn12L965j+&#10;ILbV9E1Rrvw/FHdRq5+1t5zBGBwwK5+8D/eHBxkVrJrfhubTnu9dlk8zzY1tLexUMVJB37s9jxg5&#10;H3W68VFZ6HdXVozXUarMyuTDOx+ZDxxg/j79xXNz+ELm3uptSuIWmt/NVVaCRlUcd9oODn1645oU&#10;YD5pX0Lni/xDYfZlXwnaXDGMkyLIQh2DqQfX0Hr9cVNo3xA0hPL0hdEuGuo1Urb3EYZXw394YG78&#10;OPeobPTFhEyatZeXa8COSOQ7mA5wM8ZGM9D0p2r+XarHY6YdtvJGD5kcirxjgngZ5wT8tTyp7DU2&#10;jltVvPGWi63Jqa6bJNps11Iytb3yFoWb+BQTkj58AbdpAA7YrSsEgtbBL/UlmjhtmdzDeSfMPnB3&#10;Oc4OcE/pxmrumaz4asVt/wC3bqztrZZpbaa++x7XWdVLMqSSIgzkjBGR6Hk4gvvGOna9o8baHpl5&#10;NZpGi/bGsVVR++VQZJePmOeMZXjqOtPlcldEc0b6nN3dro/jaePStI+1X9wxZI1tIWkWJV6k4XOM&#10;98nPTOcY3vDPhvxBolxJ4M8Z6PaTTx7kuJLqErccqqEMp56IvXrjOSea6L4dfFPSfhTJqniXw/4A&#10;abWLqxW1t55LhStsiufMd8EHPRuFz0xnFeS+KvHWo6D4nl8R61qFxNdDfPexxyBC+4kg5cHgg5Jx&#10;n2q4x5rhdXO6u/DK2Gj6laX1nazTXjE2atEf3a5A2qQVxgD1z0x0OfPvEfwq1O209tcuNHt9Smtf&#10;36WkOI2ZwfkyXJGR3JI6DnoKuaR8YvHvxD8TWvhrTvCa2qyO7maSJjC0aLyd+M4Yd+Ac80t14p86&#10;6dbqa+ka1fZD5MyxpIQMdM4/i6HGR1yDU8so6XFanLU861bxboXhDwbaeIb3SIZ9WuLuZmh3tJ9n&#10;i+VNhyxBbjAYcY6ZxmtnwD8ZbrXY1srXRGW2jMcdpaSxqyoql8jdjccghiSflbPGCBW1KbSV5dK1&#10;iJorXy28uGRFkRMnAIyDyMdSCQfpVzQbLRtJ0yS+8L2txu8oecsIAyQR8wHAzhmJIHIIPTGNPaLl&#10;0Rhyy7kPj3T/AA1r9u0mo6Euns/73zrWRVjBXLMA24Fj34zgBm7E1H4c8S6zoVpJB4V8a3EeGCNa&#10;3lx5kEi9vlxnH1JFUPE2ueHPF9ydLikjmvJECRxS24ZmADDagww3YzyP/wBdWDTdS/4Rhbi9sLxY&#10;5PlWOSErMiA4C44IXPoCM9PSplTpVviWpvTrVqPws7G38TadqvmP4o8NW6zF2SS40eRY2JDbc7CN&#10;rc84GePTBNXG07RtUiZdJ1C3ZjCxhivs2sg/2ssCjDsOR16jty2fDenX1qjx3ss0mLhBG3yl8Yx8&#10;uV4xjtxjOMgDZ0/StM1fdHdQXUl1GFLQrIkgOSccMR1x2xgjqe3P9XlT/hz+TNfrNOo71Ia91oVv&#10;FOl6n4ckj87RJbGSRmEMz4KvHyM7lG1uONy4Hv0FYljK8AllaRmk3ZY4zu5xj0xXRk6/4MZFhvr8&#10;Wckg3Q3AwOBnGCGU889PpirMWp6PrQa013w1Z+c1usjXml3BgdO4yh+XPI/hOSeSKqNStDRx07r/&#10;ACJ9hh5fw528nv8AeZNrc3tlCt9OI1aSQwRSRzBZeBnkA9OMdD1/LV0rxGoSSddT8m5ACQ4k3Ek9&#10;j3z7/Sln8HWN8y21v4u8uaPIisdS+QucAlVZcox6ZOR2zjnGTqHhzWvDxVtQ0uRfvbbmGEMvplXB&#10;Iz+eapVqVTbfz0MKmHq0/wDganbaxYWev+Gk1TV7mxv1b71uIQz59wR1ryzxl+zj4O8WxS38N6sc&#10;jsSLSNAuOe3t1rZhvjo0cdnCp+WNSzK/DcZ6EZ6cZAAq3NqYWEK9rubaC6rjcM/j/hVrmjsZep5p&#10;F+yb4o0I/bPCniu40/cyyKbW4YpuA/jXGCfqeB2NQaj4e/aL8FSeT5+l69Cq7f8ASI9khxzwQR83&#10;1zXrukeLtUsWkWOOQFYy/kNIrNjr0JOKku7yPWVYSW6l1yfMXpx9O9P2lS+oKMWeIXnxBWwn+0eP&#10;PhVqGnzoqhry1USqf9neuDt9u1X7Dx18PtUTzNO+JaW4Xhobi4SNs+uJ13flxXsluza9aRie4WNQ&#10;MTR3FuTlPQZ9+frWRr/wS+E/jJxeat4cs2lVzmaO3IL+5x1/SqWIkt0LkieBvbXup2e/VJY2MmSP&#10;LyqoccqoUnj9Paui8D3N7AVitrtYwICWDQl92D1b16DmiiuiP6lncxT2s2nsJdZb7Uy7yLeIIowO&#10;hIOPyX296p6LrEfh7WY01JPPs/O3LC5yspPsBzj8KKKqPxGZ6ppfjOHS9YtZvDTTK0kP+rgQSSZ6&#10;9ySAOcDkY44rT1bxXr+uzNbXtk7eTHveS8bEafMP4UGWJHuMH1FFFZbyNZGrqmn3du8LeGFt5LWT&#10;a0azK6Oi4z0ONx/4Fg99tbEEWnJLDa38lxJqLIsk0MeBCoYHByHHP0GcDqcDJRU295kczM25nHh3&#10;XFRLa4uLhlYRmFmkZIyCxKqTsByvcggHjgkVHLqN+9ydR17xHHptneBo7qNWMyiMIcfJhvm/iO0j&#10;GCecYJRTiH2jJ8NePPhdBarYaf4nt5ZIolSOeOzZSy52jjOVbIHIPfivWJfCl8lvDbQ6tHBHbWsb&#10;yWt4paQvnhSxOckNgjnPp0ooqq0VG1iYle10/TtB1ubVPEep2ke+15uLq+ELSScYiRpHPyZIxhl5&#10;/hGci5aeKvD0nlotpdXUcyq1tHbWvyIhGdw5+ZeuO3v0wUVnTXNqypFyXxTp9jMyXNtb2zrxDbxz&#10;xs7Lk4kY5wpYYO0nCgY3N2tPoujeJNOjvpka62xMytY3GJLgH+HcpXjPueQCMY5KKHpb1JI7Xwtp&#10;P9orZWGiPpEccYihkkiRpJ4VY43vzwT6kn1xk1oWunabdXEsECtNDH+7jmVdoZgOSMliRzjkgkjp&#10;gAsUUdmVH4ixc2NjYtHC1msXJjDQfKwGMliy4y3QdvXIIxVPVrIWqxappllbqljG1xJfXMqJDbjP&#10;PD8MT054PcHpRRU/aCJia9P8K9CvNN1PW9Qgt5NRk8o3l05luZVVgGAdi5kOSo+8edpyQBXkvxh+&#10;MfhS98U3Xgz4QaBqH2NVjOr+INQ1FmRVSNSpjt0cgoPlYuwYqr7sbnAoorSEIuSv5lHC+F/iLa6N&#10;qNxot/a3mraVcTTieS3kjW8uQ6ERxK+5vKRpSnA27VyTvxsPKjUdQ8ZyJrvivUri203RVjtv7M+1&#10;LdNfzMqiNYYkcR4G05+Yc7QAAM0UUX3K5jr9Ak8crcaZeN4BbVtUsb9ptV0m4uop1sIpFdlTygPM&#10;Uuuzc/yowONku3Ig1XxR4Y1LWZvFniu+ubjTZoZFS3mtZbJY5Ivv2dssTvlyWUKitkt95hkkFFO/&#10;vBEqLq/hLWdHuPFPhTxNcaPNqDNHJYmVolsrdcKi5IAlkbGSqxjsCx5NN17whfaLBoenWWsR3sAM&#10;outSDEtcOAzFtrdMrkAYyRgZFFFc1SUjWMVc0/Dk3h3xbCiy3VxeaX4bSN5Lex8lTAs7NGDtcbZX&#10;Yn5Y2zgbuSitWnb6RYQXtzd6V4e/s+S41YQW7XN4JnhTcqxmMAAbvkYFixI4wPQoraPw3Iqe7LQ6&#10;zSLnw14buR4Yvvh7Z3VzfXEkejM9wpjZRgKxUBSCVzjBYYOSBgU7WLK1GgLrGiaLJJqFtcyadFGt&#10;jEbVGkLDbsOWuJNmwYyqhpFwRgGiiq5VuT9kvQah4T8N2f2TWoV0kaVbvJGi2ZuJZtqDjbJ8qdRx&#10;tcHcQSc80pYNbvfCUOp634Qmj/s7SVLW90xh27HIC4xsDHI3DAbB2spAyCij7PMKUUWbr7VfWuqe&#10;Ll8O25/s7TxBo2iiZo2DSOfMunIVlCMqn5SxCiNAAdxNP+Hnh/VnvtIj1q7s11S1aOC+vI5TcLbq&#10;4KtIhAJxjIyevGSOSpRRzStYTikzb1WTV7PxfZW2l+OYxpN/DCrJ/ZvkG62Fo22jcW6xtjhQvOCc&#10;VPrOqahPqeo3PgPVb68g1CYRRRtbiJWmRpAQuS3mBRtwxOSTJxkUUVptEzOfs7/UdTldphpaaVpM&#10;l099uWZPKLOmZJTj5kLnb/DliAQq5NdDawxG5tj4b8P2tnDNfTo1zqV0BHHGCFDnIXPzgFiACATk&#10;MQMlFV1uEddzQ8JvqcVnNLYXDTXQuriJJJNRErTALv8ANCqm59xP3sZBYjJHIfquiDUNCtdQu4L6&#10;8vLrTZJLa6FuqMcsi5ZnYmOEkrGWyWAbIXJ2kopS+EzizC16PXbmWSS3lktdLlVLK1hjvWmkRPMK&#10;ludmV3M3AOSFHTOa0fDt7aR6pf6/4VsHuZpLXzYW/tD7M0UbL5gdjGNqbcklWwSOAeGFFFOPwlS+&#10;K5u61r2veOtHuLHQ2bTJreCJJH0zZD53mLHI05wB2SUAqWLH7xQABt3w74XgthbavqlhG90tsp/0&#10;dvLJbOeoAOPYn2ORxRRWVSTjsaQimdVNeXCQw2a6XHeF2X7RJJJ5axR9NwG1tze2Rx3rF8RzaBqW&#10;sid/ClteCCzMazTRjaN/yBBlsldiLwRhTIcdWJKKyi9TT7JBptvdiza1utLt2jeDyf7PVVEcJA2q&#10;QQQHHJODgcc+tQzeKtMstIk/tW18u1hnFmjqx3vOwVtigA7uT60UVtyqW5nsZ+g6/wCHNOf+1ZXm&#10;uhcag1rH50a5j+SM7Byc/MTnpyzDJArQm1i68WMwt/D6ra27MqzzyDa/7tyFVSCuC2zc3UDONxC0&#10;UVMl1BbHPa1oF9qWvf2jdXVjJBbh3gs7eQM7sU2kErt6lge2B6kEGpcyeIrTQ7PQVtZbXy2V1mmZ&#10;tqzGMBgFHVQ4dslgTuHynBooqvsooh8S6NZXOoqlmt9DY2+mxXc1xdWKyK10ZljEaqGwpdA7uG7Q&#10;oADnNVtNCaVaNDe6fm8XcZby5UxK6tyv7vGcncck5/HGCUUSIj8RFo1rpUV3qWpafHaQXkdqiXFn&#10;bRx3U/lPwmzYHC8rtIIG3AB6YOFqnw8/tBNJkk8Q3u2yuPLmZGX/AEd5XAcDP31AbHA+7xjtRRUv&#10;ob037zHalceH9A8TTeFPAzS3t4GUDUJreVFjJX+BSApZSAcscHBHHelonif4mQatfHxbrLWVn4oV&#10;F1htJuWjlCqSu9FKFUcjeTtwPrk0UUSiqexVveOZ1/40+CtF+IV1pWi2t1Z6TDthtY72633CqECN&#10;IS2cljliucc46AAdB4u8a2tnNDZ/2G0bQyebBdDTVXfEyBSzSDLEqSSBjHPTtRRW1SMVyszw/vPU&#10;0r79oXwlpHw/TxVZ2EN87HY0drtPl/wqpGeMduMewHFee+EP2idHXUG0vUfNt/tV6klra+cn75u6&#10;PIwG3GQ24DnGCDkFSippxjqiJXR3Dw2mu+ILh9TfTLOVvn0ubT7o3G+THyoQVUAHjLZzn2Fc3faE&#10;H1uLWTYXklhNeLFNJbyKqugAJ2HqDknqoAxnB6UUVnXjGGxdGcpbnR/tWeHPhhpc0Nl/ws3+x3gg&#10;gEdjdRi7hEewhJEB2/INoXse4OQQYv2e/wDhUfxHsLrTfF/jKzTUo8EWNvcMiyRxv8nloEwT/FgE&#10;dQMjBNFFZ25aSsVL4kjtvE/we+C92LiXT59Qt2+ztcATJK21vQYkyuT9cdRjofE9eeyttejtY/hf&#10;M0dv+7S+vII2dtg45OWx0PJz7npRRRypRuBJ8bfiDoPw58NWvhbT9SlnuprffcXcUi5QOOV3MpY8&#10;45+UkAdK5caV4N1mAX+geIbS4vruwieKGKIfNMSN0ZIYndznkAZAPWiippwi1crsbmlfD3UEsrbT&#10;ddkmluCqsJQo2pzyAO2e+P5ZFdMvw+tdHSxSceXJdKTBtkGSuSfmXccHI5Bxk565oorP7VjTlXMW&#10;r3wfpMV3509nllXLNCzBQcgdvqevHtWPqngGbUZ7i70iWZZHU+c1vHt42nH1wPXvzntRRSjKRoox&#10;ODh8GWpVdNFzdi5jm3i4nhGWUFhyQcnjAOeuPwqTT/A2uCzubyz8ZLdQNcRjfLGimJNshUqyDcCS&#10;p+UDBJGT93JRW/S5zSitjoL3xJqeteHrXwLF4Uub6a3+R7qKRmXpldy44YjjbjOOcYJxxunL4p8O&#10;x6lJ4l0m5+1WbE/ZbGBp5I1XOfMXZ0xghgzDbwSuMUUVVPcykdP4J1/X/FY32/hyRU8vzodQ1CNI&#10;oxDhFY7Apyx3ADPI4O7tT/iBqvjjw9cv4s8KC/8AJt2UX09vpbJbQRggjc6FlPALHceAcYxkkoo5&#10;Y+02CnUqSjuSab4w8LavZyalrHhZo5YZf3P2O1EKtHtzljlU3eoAzn15qtbwrqVzNrvhjW4/JWUG&#10;G2uLd4Jo5CP9WNxwWAGRhyTlQVAwaKK5MUvq9P2kP+AdlJKq0pGBrN0/h7xA8E3hm8hl8nYl5fWo&#10;jEy7WJKsOWAB67q1vDni3w8tqzvHD8i7d3mH5ie2DjsaKK0pvmim+py1Fy1GkacXjQPctYabo00z&#10;qmWEMI+UY9s9P1p1tdPFB5pstwdvuiMFvxzRRS8zLmfMf//ZUEsBAi0AFAAGAAgAAAAhAIoVP5gM&#10;AQAAFQIAABMAAAAAAAAAAAAAAAAAAAAAAFtDb250ZW50X1R5cGVzXS54bWxQSwECLQAUAAYACAAA&#10;ACEAOP0h/9YAAACUAQAACwAAAAAAAAAAAAAAAAA9AQAAX3JlbHMvLnJlbHNQSwECLQAUAAYACAAA&#10;ACEAN/9T2VkEAAC2CQAADgAAAAAAAAAAAAAAAAA8AgAAZHJzL2Uyb0RvYy54bWxQSwECLQAUAAYA&#10;CAAAACEAWGCzG7oAAAAiAQAAGQAAAAAAAAAAAAAAAADBBgAAZHJzL19yZWxzL2Uyb0RvYy54bWwu&#10;cmVsc1BLAQItABQABgAIAAAAIQATZ3Pk4AAAAAgBAAAPAAAAAAAAAAAAAAAAALIHAABkcnMvZG93&#10;bnJldi54bWxQSwECLQAKAAAAAAAAACEA6c56Aky6AQBMugEAFQAAAAAAAAAAAAAAAAC/CAAAZHJz&#10;L21lZGlhL2ltYWdlMS5qcGVnUEsFBgAAAAAGAAYAfQEAAD7DAQAAAA==&#10;">
                <v:shape id="_x0000_s1028" type="#_x0000_t202" style="position:absolute;top:25450;width:40657;height:3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14:paraId="69E1353F" w14:textId="7A105A82" w:rsidR="00B9168C" w:rsidRPr="009E7454" w:rsidRDefault="00B9168C" w:rsidP="00B9168C">
                        <w:pPr>
                          <w:rPr>
                            <w:b/>
                            <w:sz w:val="18"/>
                            <w:szCs w:val="18"/>
                          </w:rPr>
                        </w:pPr>
                        <w:r w:rsidRPr="009E7454">
                          <w:rPr>
                            <w:b/>
                            <w:sz w:val="18"/>
                            <w:szCs w:val="18"/>
                          </w:rPr>
                          <w:t xml:space="preserve">Pathfinder </w:t>
                        </w:r>
                        <w:r w:rsidR="008F15A3">
                          <w:rPr>
                            <w:b/>
                            <w:sz w:val="18"/>
                            <w:szCs w:val="18"/>
                          </w:rPr>
                          <w:t>Modification Project</w:t>
                        </w:r>
                        <w:r w:rsidRPr="009E7454">
                          <w:rPr>
                            <w:b/>
                            <w:sz w:val="18"/>
                            <w:szCs w:val="18"/>
                          </w:rPr>
                          <w:t xml:space="preserve"> ogee weir construction</w:t>
                        </w:r>
                        <w:r w:rsidR="008F15A3">
                          <w:rPr>
                            <w:b/>
                            <w:sz w:val="18"/>
                            <w:szCs w:val="18"/>
                          </w:rPr>
                          <w:t xml:space="preserve">, </w:t>
                        </w:r>
                        <w:r w:rsidRPr="009E7454">
                          <w:rPr>
                            <w:b/>
                            <w:sz w:val="18"/>
                            <w:szCs w:val="18"/>
                          </w:rPr>
                          <w:t>2011</w:t>
                        </w:r>
                      </w:p>
                      <w:p w14:paraId="7FC4AF9D" w14:textId="77777777" w:rsidR="00B9168C" w:rsidRDefault="00B9168C" w:rsidP="00B9168C"/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9" o:spid="_x0000_s1029" type="#_x0000_t75" style="position:absolute;left:647;top:-189;width:38165;height:259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UM+wwAAANsAAAAPAAAAZHJzL2Rvd25yZXYueG1sRI/NagJB&#10;EITvgu8wtJCbzioSzMZZEUXIJSFRL7k1O70/cbtnmRl18/aZQCDHoqq+otabgTt1Ix9aJwbmswwU&#10;SelsK7WB8+kwXYEKEcVi54QMfFOATTEerTG37i4fdDvGWiWIhBwNNDH2udahbIgxzFxPkrzKecaY&#10;pK+19XhPcO70IsseNWMraaHBnnYNlZfjlQ1EfJPu88xhydfXRfXO+8Gvvox5mAzbZ1CRhvgf/mu/&#10;WAPLJ/j9kn6ALn4AAAD//wMAUEsBAi0AFAAGAAgAAAAhANvh9svuAAAAhQEAABMAAAAAAAAAAAAA&#10;AAAAAAAAAFtDb250ZW50X1R5cGVzXS54bWxQSwECLQAUAAYACAAAACEAWvQsW78AAAAVAQAACwAA&#10;AAAAAAAAAAAAAAAfAQAAX3JlbHMvLnJlbHNQSwECLQAUAAYACAAAACEAEDFDPsMAAADbAAAADwAA&#10;AAAAAAAAAAAAAAAHAgAAZHJzL2Rvd25yZXYueG1sUEsFBgAAAAADAAMAtwAAAPcCAAAAAA==&#10;">
                  <v:imagedata r:id="rId10" o:title="Pathfinder ogee spillway construct_SW"/>
                </v:shape>
                <w10:wrap type="square"/>
              </v:group>
            </w:pict>
          </mc:Fallback>
        </mc:AlternateContent>
      </w:r>
      <w:r w:rsidRPr="00824861">
        <w:rPr>
          <w:sz w:val="22"/>
          <w:szCs w:val="22"/>
        </w:rPr>
        <w:t xml:space="preserve">Municipal Account </w:t>
      </w:r>
      <w:r>
        <w:rPr>
          <w:sz w:val="22"/>
          <w:szCs w:val="22"/>
        </w:rPr>
        <w:t>water leased by the Program is</w:t>
      </w:r>
      <w:r w:rsidRPr="00824861">
        <w:rPr>
          <w:sz w:val="22"/>
          <w:szCs w:val="22"/>
        </w:rPr>
        <w:t xml:space="preserve"> releas</w:t>
      </w:r>
      <w:r>
        <w:rPr>
          <w:sz w:val="22"/>
          <w:szCs w:val="22"/>
        </w:rPr>
        <w:t>ed</w:t>
      </w:r>
      <w:r w:rsidRPr="00824861">
        <w:rPr>
          <w:sz w:val="22"/>
          <w:szCs w:val="22"/>
        </w:rPr>
        <w:t xml:space="preserve"> from Pathfinder Reservoir and rout</w:t>
      </w:r>
      <w:r>
        <w:rPr>
          <w:sz w:val="22"/>
          <w:szCs w:val="22"/>
        </w:rPr>
        <w:t>ed</w:t>
      </w:r>
      <w:r w:rsidRPr="00824861">
        <w:rPr>
          <w:sz w:val="22"/>
          <w:szCs w:val="22"/>
        </w:rPr>
        <w:t xml:space="preserve"> to Lake McConaughy</w:t>
      </w:r>
      <w:r w:rsidR="0013504E">
        <w:rPr>
          <w:sz w:val="22"/>
          <w:szCs w:val="22"/>
        </w:rPr>
        <w:t xml:space="preserve"> via the North Platte River</w:t>
      </w:r>
      <w:r w:rsidRPr="00824861">
        <w:rPr>
          <w:sz w:val="22"/>
          <w:szCs w:val="22"/>
        </w:rPr>
        <w:t>, where it is stored in the</w:t>
      </w:r>
      <w:r>
        <w:rPr>
          <w:sz w:val="22"/>
          <w:szCs w:val="22"/>
        </w:rPr>
        <w:t xml:space="preserve"> Lake McConaughy </w:t>
      </w:r>
      <w:r w:rsidR="00870827">
        <w:rPr>
          <w:sz w:val="22"/>
          <w:szCs w:val="22"/>
        </w:rPr>
        <w:t>EA</w:t>
      </w:r>
      <w:r w:rsidRPr="00824861">
        <w:rPr>
          <w:sz w:val="22"/>
          <w:szCs w:val="22"/>
        </w:rPr>
        <w:t>.</w:t>
      </w:r>
      <w:r w:rsidR="004C269E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  <w:r w:rsidR="00B56968">
        <w:rPr>
          <w:sz w:val="22"/>
          <w:szCs w:val="22"/>
        </w:rPr>
        <w:t>Per</w:t>
      </w:r>
      <w:r w:rsidR="001721F6">
        <w:rPr>
          <w:sz w:val="22"/>
          <w:szCs w:val="22"/>
        </w:rPr>
        <w:t xml:space="preserve"> a 2011 </w:t>
      </w:r>
      <w:r w:rsidR="001F31B5">
        <w:rPr>
          <w:sz w:val="22"/>
          <w:szCs w:val="22"/>
        </w:rPr>
        <w:t>A</w:t>
      </w:r>
      <w:r w:rsidR="001721F6">
        <w:rPr>
          <w:sz w:val="22"/>
          <w:szCs w:val="22"/>
        </w:rPr>
        <w:t xml:space="preserve">greement between the Program and </w:t>
      </w:r>
      <w:r w:rsidR="00E158B9">
        <w:rPr>
          <w:sz w:val="22"/>
          <w:szCs w:val="22"/>
        </w:rPr>
        <w:t xml:space="preserve">Wyoming Water Development </w:t>
      </w:r>
      <w:r w:rsidR="008F15A3">
        <w:rPr>
          <w:sz w:val="22"/>
          <w:szCs w:val="22"/>
        </w:rPr>
        <w:t>Office</w:t>
      </w:r>
      <w:r w:rsidR="00E158B9">
        <w:rPr>
          <w:sz w:val="22"/>
          <w:szCs w:val="22"/>
        </w:rPr>
        <w:t xml:space="preserve"> (</w:t>
      </w:r>
      <w:r w:rsidR="00EB4923" w:rsidRPr="00824861">
        <w:rPr>
          <w:sz w:val="22"/>
          <w:szCs w:val="22"/>
        </w:rPr>
        <w:t>WWD</w:t>
      </w:r>
      <w:r w:rsidR="008F15A3">
        <w:rPr>
          <w:sz w:val="22"/>
          <w:szCs w:val="22"/>
        </w:rPr>
        <w:t>O</w:t>
      </w:r>
      <w:r w:rsidR="00E158B9">
        <w:rPr>
          <w:sz w:val="22"/>
          <w:szCs w:val="22"/>
        </w:rPr>
        <w:t>)</w:t>
      </w:r>
      <w:r w:rsidR="001721F6">
        <w:rPr>
          <w:sz w:val="22"/>
          <w:szCs w:val="22"/>
        </w:rPr>
        <w:t>, the WWD</w:t>
      </w:r>
      <w:r w:rsidR="008F15A3">
        <w:rPr>
          <w:sz w:val="22"/>
          <w:szCs w:val="22"/>
        </w:rPr>
        <w:t>O</w:t>
      </w:r>
      <w:r w:rsidR="00EB4923" w:rsidRPr="00824861">
        <w:rPr>
          <w:sz w:val="22"/>
          <w:szCs w:val="22"/>
        </w:rPr>
        <w:t xml:space="preserve"> </w:t>
      </w:r>
      <w:r w:rsidR="00DF3B19">
        <w:rPr>
          <w:sz w:val="22"/>
          <w:szCs w:val="22"/>
        </w:rPr>
        <w:t xml:space="preserve">annually </w:t>
      </w:r>
      <w:r w:rsidR="00EB4923" w:rsidRPr="00824861">
        <w:rPr>
          <w:sz w:val="22"/>
          <w:szCs w:val="22"/>
        </w:rPr>
        <w:t>provides an estimate of water available</w:t>
      </w:r>
      <w:r w:rsidR="00E158B9">
        <w:rPr>
          <w:sz w:val="22"/>
          <w:szCs w:val="22"/>
        </w:rPr>
        <w:t xml:space="preserve"> to the Program</w:t>
      </w:r>
      <w:r w:rsidR="00EB4923" w:rsidRPr="00824861">
        <w:rPr>
          <w:sz w:val="22"/>
          <w:szCs w:val="22"/>
        </w:rPr>
        <w:t xml:space="preserve"> on or before the first day </w:t>
      </w:r>
      <w:r w:rsidR="008F7FD0">
        <w:rPr>
          <w:sz w:val="22"/>
          <w:szCs w:val="22"/>
        </w:rPr>
        <w:t xml:space="preserve">of </w:t>
      </w:r>
      <w:r w:rsidR="00EB4923" w:rsidRPr="00824861">
        <w:rPr>
          <w:sz w:val="22"/>
          <w:szCs w:val="22"/>
        </w:rPr>
        <w:t>May</w:t>
      </w:r>
      <w:r w:rsidR="001721F6">
        <w:rPr>
          <w:sz w:val="22"/>
          <w:szCs w:val="22"/>
        </w:rPr>
        <w:t xml:space="preserve"> </w:t>
      </w:r>
      <w:r w:rsidR="001721F6" w:rsidRPr="00824861">
        <w:rPr>
          <w:sz w:val="22"/>
          <w:szCs w:val="22"/>
        </w:rPr>
        <w:t xml:space="preserve">and </w:t>
      </w:r>
      <w:r w:rsidR="001721F6">
        <w:rPr>
          <w:sz w:val="22"/>
          <w:szCs w:val="22"/>
        </w:rPr>
        <w:t xml:space="preserve">if warranted, </w:t>
      </w:r>
      <w:r w:rsidR="001721F6" w:rsidRPr="00824861">
        <w:rPr>
          <w:sz w:val="22"/>
          <w:szCs w:val="22"/>
        </w:rPr>
        <w:t>provide</w:t>
      </w:r>
      <w:r w:rsidR="001721F6">
        <w:rPr>
          <w:sz w:val="22"/>
          <w:szCs w:val="22"/>
        </w:rPr>
        <w:t>s</w:t>
      </w:r>
      <w:r w:rsidR="001721F6" w:rsidRPr="00824861">
        <w:rPr>
          <w:sz w:val="22"/>
          <w:szCs w:val="22"/>
        </w:rPr>
        <w:t xml:space="preserve"> an updated estimate by June 15</w:t>
      </w:r>
      <w:r w:rsidR="001721F6">
        <w:rPr>
          <w:sz w:val="22"/>
          <w:szCs w:val="22"/>
        </w:rPr>
        <w:t xml:space="preserve">. </w:t>
      </w:r>
      <w:r w:rsidR="001721F6" w:rsidRPr="00824861">
        <w:rPr>
          <w:sz w:val="22"/>
          <w:szCs w:val="22"/>
        </w:rPr>
        <w:t xml:space="preserve"> </w:t>
      </w:r>
      <w:r w:rsidR="001F6D9C">
        <w:rPr>
          <w:sz w:val="22"/>
          <w:szCs w:val="22"/>
        </w:rPr>
        <w:t>The Program Executive Director</w:t>
      </w:r>
      <w:r w:rsidR="00F72DF2">
        <w:rPr>
          <w:sz w:val="22"/>
          <w:szCs w:val="22"/>
        </w:rPr>
        <w:t>, after consultation with the EA Manager,</w:t>
      </w:r>
      <w:r w:rsidR="001F6D9C">
        <w:rPr>
          <w:sz w:val="22"/>
          <w:szCs w:val="22"/>
        </w:rPr>
        <w:t xml:space="preserve"> </w:t>
      </w:r>
      <w:r w:rsidR="001F31B5" w:rsidRPr="00824861">
        <w:rPr>
          <w:sz w:val="22"/>
          <w:szCs w:val="22"/>
        </w:rPr>
        <w:t xml:space="preserve">responds with the quantity of water the Program would like to have </w:t>
      </w:r>
      <w:r w:rsidR="00C50C11" w:rsidRPr="00824861">
        <w:rPr>
          <w:sz w:val="22"/>
          <w:szCs w:val="22"/>
        </w:rPr>
        <w:t>released from</w:t>
      </w:r>
      <w:r w:rsidR="00C50C11">
        <w:rPr>
          <w:sz w:val="22"/>
          <w:szCs w:val="22"/>
        </w:rPr>
        <w:t xml:space="preserve"> </w:t>
      </w:r>
      <w:r w:rsidR="00C50C11" w:rsidRPr="00824861">
        <w:rPr>
          <w:sz w:val="22"/>
          <w:szCs w:val="22"/>
        </w:rPr>
        <w:t xml:space="preserve">the </w:t>
      </w:r>
      <w:r w:rsidR="00C50C11">
        <w:rPr>
          <w:sz w:val="22"/>
          <w:szCs w:val="22"/>
        </w:rPr>
        <w:t>Municipal</w:t>
      </w:r>
      <w:r w:rsidR="00C50C11" w:rsidRPr="00824861">
        <w:rPr>
          <w:sz w:val="22"/>
          <w:szCs w:val="22"/>
        </w:rPr>
        <w:t xml:space="preserve"> Account</w:t>
      </w:r>
      <w:r w:rsidR="00C50C11">
        <w:rPr>
          <w:sz w:val="22"/>
          <w:szCs w:val="22"/>
        </w:rPr>
        <w:t xml:space="preserve"> and the timing of release.  Historically</w:t>
      </w:r>
      <w:r w:rsidR="00546DB4">
        <w:rPr>
          <w:sz w:val="22"/>
          <w:szCs w:val="22"/>
        </w:rPr>
        <w:t xml:space="preserve">, the </w:t>
      </w:r>
    </w:p>
    <w:p w14:paraId="469582B6" w14:textId="77777777" w:rsidR="00546DB4" w:rsidRDefault="00546DB4" w:rsidP="00B9168C">
      <w:pPr>
        <w:rPr>
          <w:sz w:val="22"/>
          <w:szCs w:val="22"/>
        </w:rPr>
      </w:pPr>
    </w:p>
    <w:p w14:paraId="3A9FBB1F" w14:textId="09957AD2" w:rsidR="00EB4923" w:rsidRPr="00824861" w:rsidRDefault="00546DB4" w:rsidP="00B9168C">
      <w:pPr>
        <w:rPr>
          <w:sz w:val="22"/>
          <w:szCs w:val="22"/>
        </w:rPr>
      </w:pPr>
      <w:r>
        <w:rPr>
          <w:sz w:val="22"/>
          <w:szCs w:val="22"/>
        </w:rPr>
        <w:t xml:space="preserve">Municipal Account </w:t>
      </w:r>
      <w:r w:rsidR="00C50C11">
        <w:rPr>
          <w:sz w:val="22"/>
          <w:szCs w:val="22"/>
        </w:rPr>
        <w:t>water has been released at the end</w:t>
      </w:r>
      <w:r w:rsidR="009C6984">
        <w:rPr>
          <w:sz w:val="22"/>
          <w:szCs w:val="22"/>
        </w:rPr>
        <w:t xml:space="preserve"> </w:t>
      </w:r>
      <w:r w:rsidR="00574623">
        <w:rPr>
          <w:sz w:val="22"/>
          <w:szCs w:val="22"/>
        </w:rPr>
        <w:t xml:space="preserve">of the </w:t>
      </w:r>
      <w:r w:rsidR="00C56DCA">
        <w:rPr>
          <w:sz w:val="22"/>
          <w:szCs w:val="22"/>
        </w:rPr>
        <w:t>water year</w:t>
      </w:r>
      <w:r w:rsidR="00574623">
        <w:rPr>
          <w:sz w:val="22"/>
          <w:szCs w:val="22"/>
        </w:rPr>
        <w:t xml:space="preserve"> in September, no later than October 1.  </w:t>
      </w:r>
      <w:r w:rsidR="005918BD">
        <w:rPr>
          <w:sz w:val="22"/>
          <w:szCs w:val="22"/>
        </w:rPr>
        <w:t xml:space="preserve">Once released, transit losses are applied to the leased </w:t>
      </w:r>
      <w:r w:rsidR="00EB4923" w:rsidRPr="00824861">
        <w:rPr>
          <w:sz w:val="22"/>
          <w:szCs w:val="22"/>
        </w:rPr>
        <w:t>Pathfinder Municipal Account water</w:t>
      </w:r>
      <w:r w:rsidR="00C56DCA">
        <w:rPr>
          <w:sz w:val="22"/>
          <w:szCs w:val="22"/>
        </w:rPr>
        <w:t xml:space="preserve">.  The volume reaching Lewellen, NE is </w:t>
      </w:r>
      <w:r w:rsidR="005918BD">
        <w:rPr>
          <w:sz w:val="22"/>
          <w:szCs w:val="22"/>
        </w:rPr>
        <w:t>credited to the Lake McConaughy</w:t>
      </w:r>
      <w:r w:rsidR="00EB4923" w:rsidRPr="00824861">
        <w:rPr>
          <w:sz w:val="22"/>
          <w:szCs w:val="22"/>
        </w:rPr>
        <w:t xml:space="preserve"> EA.</w:t>
      </w:r>
      <w:r w:rsidR="00C56DCA">
        <w:rPr>
          <w:sz w:val="22"/>
          <w:szCs w:val="22"/>
        </w:rPr>
        <w:t xml:space="preserve">  Stored water is</w:t>
      </w:r>
      <w:r w:rsidR="001F6D9C">
        <w:rPr>
          <w:sz w:val="22"/>
          <w:szCs w:val="22"/>
        </w:rPr>
        <w:t xml:space="preserve"> </w:t>
      </w:r>
      <w:r w:rsidR="00EB4923" w:rsidRPr="00824861">
        <w:rPr>
          <w:sz w:val="22"/>
          <w:szCs w:val="22"/>
        </w:rPr>
        <w:t xml:space="preserve">released </w:t>
      </w:r>
      <w:r w:rsidR="001F6D9C">
        <w:rPr>
          <w:sz w:val="22"/>
          <w:szCs w:val="22"/>
        </w:rPr>
        <w:t xml:space="preserve">from </w:t>
      </w:r>
      <w:r w:rsidR="00C56DCA">
        <w:rPr>
          <w:sz w:val="22"/>
          <w:szCs w:val="22"/>
        </w:rPr>
        <w:t xml:space="preserve">the </w:t>
      </w:r>
      <w:r w:rsidR="001F6D9C">
        <w:rPr>
          <w:sz w:val="22"/>
          <w:szCs w:val="22"/>
        </w:rPr>
        <w:t>Lake McConaughy</w:t>
      </w:r>
      <w:r w:rsidR="00C56DCA">
        <w:rPr>
          <w:sz w:val="22"/>
          <w:szCs w:val="22"/>
        </w:rPr>
        <w:t xml:space="preserve"> EA </w:t>
      </w:r>
      <w:r w:rsidR="00EB4923" w:rsidRPr="00824861">
        <w:rPr>
          <w:sz w:val="22"/>
          <w:szCs w:val="22"/>
        </w:rPr>
        <w:t xml:space="preserve">to reduce shortages to USFWS target flows or for other Program purposes. </w:t>
      </w:r>
    </w:p>
    <w:p w14:paraId="1CDA621D" w14:textId="77777777" w:rsidR="00655E37" w:rsidRDefault="00655E37"/>
    <w:p w14:paraId="00F2C1D0" w14:textId="49628C42" w:rsidR="00EB4923" w:rsidRDefault="00EB4923" w:rsidP="00EB4923">
      <w:pPr>
        <w:rPr>
          <w:sz w:val="22"/>
          <w:szCs w:val="22"/>
        </w:rPr>
      </w:pPr>
      <w:r>
        <w:rPr>
          <w:rStyle w:val="Heading4Char"/>
          <w:rFonts w:ascii="Times New Roman" w:hAnsi="Times New Roman" w:cs="Times New Roman"/>
          <w:sz w:val="22"/>
          <w:szCs w:val="22"/>
        </w:rPr>
        <w:t>Yield</w:t>
      </w:r>
      <w:r w:rsidR="00E07A34">
        <w:rPr>
          <w:rStyle w:val="Heading4Char"/>
          <w:rFonts w:ascii="Times New Roman" w:hAnsi="Times New Roman" w:cs="Times New Roman"/>
          <w:sz w:val="22"/>
          <w:szCs w:val="22"/>
        </w:rPr>
        <w:t xml:space="preserve"> </w:t>
      </w:r>
      <w:r w:rsidR="00A8369B">
        <w:rPr>
          <w:rStyle w:val="Heading4Char"/>
          <w:rFonts w:ascii="Times New Roman" w:hAnsi="Times New Roman" w:cs="Times New Roman"/>
          <w:sz w:val="22"/>
          <w:szCs w:val="22"/>
        </w:rPr>
        <w:t>and</w:t>
      </w:r>
      <w:r w:rsidR="00E07A34">
        <w:rPr>
          <w:rStyle w:val="Heading4Char"/>
          <w:rFonts w:ascii="Times New Roman" w:hAnsi="Times New Roman" w:cs="Times New Roman"/>
          <w:sz w:val="22"/>
          <w:szCs w:val="22"/>
        </w:rPr>
        <w:t xml:space="preserve"> Score</w:t>
      </w:r>
    </w:p>
    <w:p w14:paraId="7C0202C7" w14:textId="7EDC2975" w:rsidR="00EB4923" w:rsidRPr="004D53BB" w:rsidRDefault="00B9168C" w:rsidP="004D53BB">
      <w:pPr>
        <w:rPr>
          <w:sz w:val="22"/>
          <w:szCs w:val="22"/>
        </w:rPr>
      </w:pPr>
      <w:r>
        <w:rPr>
          <w:sz w:val="22"/>
          <w:szCs w:val="22"/>
        </w:rPr>
        <w:t>T</w:t>
      </w:r>
      <w:r w:rsidRPr="00824861">
        <w:rPr>
          <w:sz w:val="22"/>
          <w:szCs w:val="22"/>
        </w:rPr>
        <w:t xml:space="preserve">he Program received </w:t>
      </w:r>
      <w:r>
        <w:rPr>
          <w:sz w:val="22"/>
          <w:szCs w:val="22"/>
        </w:rPr>
        <w:t xml:space="preserve">a base delivery of </w:t>
      </w:r>
      <w:r w:rsidRPr="00824861">
        <w:rPr>
          <w:sz w:val="22"/>
          <w:szCs w:val="22"/>
        </w:rPr>
        <w:t>4,800 AF</w:t>
      </w:r>
      <w:r>
        <w:rPr>
          <w:sz w:val="22"/>
          <w:szCs w:val="22"/>
        </w:rPr>
        <w:t>Y of</w:t>
      </w:r>
      <w:r w:rsidRPr="00824861">
        <w:rPr>
          <w:sz w:val="22"/>
          <w:szCs w:val="22"/>
        </w:rPr>
        <w:t xml:space="preserve"> </w:t>
      </w:r>
      <w:r>
        <w:rPr>
          <w:sz w:val="22"/>
          <w:szCs w:val="22"/>
        </w:rPr>
        <w:t>Municipal Account water</w:t>
      </w:r>
      <w:r w:rsidRPr="00824861">
        <w:rPr>
          <w:sz w:val="22"/>
          <w:szCs w:val="22"/>
        </w:rPr>
        <w:t xml:space="preserve"> </w:t>
      </w:r>
      <w:r>
        <w:rPr>
          <w:sz w:val="22"/>
          <w:szCs w:val="22"/>
        </w:rPr>
        <w:t>from 2012-201</w:t>
      </w:r>
      <w:r w:rsidR="008C2F2C">
        <w:rPr>
          <w:sz w:val="22"/>
          <w:szCs w:val="22"/>
        </w:rPr>
        <w:t>7</w:t>
      </w:r>
      <w:r>
        <w:rPr>
          <w:sz w:val="22"/>
          <w:szCs w:val="22"/>
        </w:rPr>
        <w:t xml:space="preserve">. </w:t>
      </w:r>
      <w:r w:rsidR="007967B1">
        <w:rPr>
          <w:sz w:val="22"/>
          <w:szCs w:val="22"/>
        </w:rPr>
        <w:t>In three of those years, an additional 4,800 AF</w:t>
      </w:r>
      <w:r w:rsidR="00870827">
        <w:rPr>
          <w:sz w:val="22"/>
          <w:szCs w:val="22"/>
        </w:rPr>
        <w:t>Y</w:t>
      </w:r>
      <w:r w:rsidR="007967B1">
        <w:rPr>
          <w:sz w:val="22"/>
          <w:szCs w:val="22"/>
        </w:rPr>
        <w:t xml:space="preserve"> was accepted for a total of 9,600 AF</w:t>
      </w:r>
      <w:r w:rsidR="00870827">
        <w:rPr>
          <w:sz w:val="22"/>
          <w:szCs w:val="22"/>
        </w:rPr>
        <w:t>Y</w:t>
      </w:r>
      <w:r w:rsidR="007967B1">
        <w:rPr>
          <w:sz w:val="22"/>
          <w:szCs w:val="22"/>
        </w:rPr>
        <w:t>.  In 2016, the additional 4,800 AF</w:t>
      </w:r>
      <w:r w:rsidR="00870827">
        <w:rPr>
          <w:sz w:val="22"/>
          <w:szCs w:val="22"/>
        </w:rPr>
        <w:t>Y</w:t>
      </w:r>
      <w:r w:rsidR="007967B1">
        <w:rPr>
          <w:sz w:val="22"/>
          <w:szCs w:val="22"/>
        </w:rPr>
        <w:t xml:space="preserve"> was available but declined</w:t>
      </w:r>
      <w:r w:rsidR="00C56DCA">
        <w:rPr>
          <w:sz w:val="22"/>
          <w:szCs w:val="22"/>
        </w:rPr>
        <w:t xml:space="preserve"> by the Program</w:t>
      </w:r>
      <w:r w:rsidR="007967B1">
        <w:rPr>
          <w:sz w:val="22"/>
          <w:szCs w:val="22"/>
        </w:rPr>
        <w:t xml:space="preserve">.  </w:t>
      </w:r>
      <w:r w:rsidR="001F31B5">
        <w:rPr>
          <w:sz w:val="22"/>
          <w:szCs w:val="22"/>
        </w:rPr>
        <w:t>T</w:t>
      </w:r>
      <w:r w:rsidR="001F6D9C">
        <w:rPr>
          <w:sz w:val="22"/>
          <w:szCs w:val="22"/>
        </w:rPr>
        <w:t>hese</w:t>
      </w:r>
      <w:r w:rsidR="001F31B5">
        <w:rPr>
          <w:sz w:val="22"/>
          <w:szCs w:val="22"/>
        </w:rPr>
        <w:t xml:space="preserve"> y</w:t>
      </w:r>
      <w:r w:rsidR="00B56968">
        <w:rPr>
          <w:sz w:val="22"/>
          <w:szCs w:val="22"/>
        </w:rPr>
        <w:t>ield</w:t>
      </w:r>
      <w:r w:rsidR="001F6D9C">
        <w:rPr>
          <w:sz w:val="22"/>
          <w:szCs w:val="22"/>
        </w:rPr>
        <w:t>s</w:t>
      </w:r>
      <w:r w:rsidR="00B56968">
        <w:rPr>
          <w:sz w:val="22"/>
          <w:szCs w:val="22"/>
        </w:rPr>
        <w:t xml:space="preserve"> </w:t>
      </w:r>
      <w:r w:rsidR="001F6D9C">
        <w:rPr>
          <w:sz w:val="22"/>
          <w:szCs w:val="22"/>
        </w:rPr>
        <w:t>are</w:t>
      </w:r>
      <w:r w:rsidR="00B56968">
        <w:rPr>
          <w:sz w:val="22"/>
          <w:szCs w:val="22"/>
        </w:rPr>
        <w:t xml:space="preserve"> measured at the Pathfinder Reservoir dam.</w:t>
      </w:r>
      <w:r w:rsidR="00E432AC">
        <w:rPr>
          <w:sz w:val="22"/>
          <w:szCs w:val="22"/>
        </w:rPr>
        <w:t xml:space="preserve"> Transit losses are deducted to </w:t>
      </w:r>
      <w:r w:rsidR="004D53BB">
        <w:rPr>
          <w:sz w:val="22"/>
          <w:szCs w:val="22"/>
        </w:rPr>
        <w:t>determine the amount of Municipal Account water that is credited to the Lake McConaughy</w:t>
      </w:r>
      <w:r w:rsidR="00870827">
        <w:rPr>
          <w:sz w:val="22"/>
          <w:szCs w:val="22"/>
        </w:rPr>
        <w:t xml:space="preserve"> EA</w:t>
      </w:r>
      <w:r w:rsidR="004D53BB">
        <w:rPr>
          <w:sz w:val="22"/>
          <w:szCs w:val="22"/>
        </w:rPr>
        <w:t xml:space="preserve">.  These annual amounts along with the Municipal Account deliveries at Pathfinder Dam are summarized in Table 1. </w:t>
      </w:r>
      <w:r w:rsidR="00C50C11">
        <w:rPr>
          <w:sz w:val="22"/>
          <w:szCs w:val="22"/>
        </w:rPr>
        <w:t xml:space="preserve"> Based on the Program’s scoring analysis methodologies, the project is credited a score of 4,000 AF at Grand Island.</w:t>
      </w:r>
      <w:r w:rsidR="00E461CE">
        <w:rPr>
          <w:sz w:val="22"/>
          <w:szCs w:val="22"/>
        </w:rPr>
        <w:t xml:space="preserve">  </w:t>
      </w:r>
      <w:r w:rsidR="008C2F2C">
        <w:rPr>
          <w:sz w:val="22"/>
          <w:szCs w:val="22"/>
        </w:rPr>
        <w:t>The score is currently being updated to reflect the regular availability of water</w:t>
      </w:r>
      <w:r w:rsidR="00C56DCA">
        <w:rPr>
          <w:sz w:val="22"/>
          <w:szCs w:val="22"/>
        </w:rPr>
        <w:t xml:space="preserve"> exceeding the 4,800 AF base delivery</w:t>
      </w:r>
      <w:r w:rsidR="008C2F2C">
        <w:rPr>
          <w:sz w:val="22"/>
          <w:szCs w:val="22"/>
        </w:rPr>
        <w:t xml:space="preserve">.  </w:t>
      </w:r>
    </w:p>
    <w:p w14:paraId="743191AA" w14:textId="77777777" w:rsidR="00EB4923" w:rsidRDefault="00EB4923"/>
    <w:p w14:paraId="2CAE186D" w14:textId="77777777" w:rsidR="00190A9B" w:rsidRDefault="00190A9B" w:rsidP="00190A9B">
      <w:pPr>
        <w:rPr>
          <w:sz w:val="22"/>
          <w:szCs w:val="22"/>
        </w:rPr>
      </w:pPr>
      <w:r>
        <w:rPr>
          <w:rStyle w:val="Heading4Char"/>
          <w:rFonts w:ascii="Times New Roman" w:hAnsi="Times New Roman" w:cs="Times New Roman"/>
          <w:sz w:val="22"/>
          <w:szCs w:val="22"/>
        </w:rPr>
        <w:t>Financials</w:t>
      </w:r>
    </w:p>
    <w:p w14:paraId="46546644" w14:textId="500B9C22" w:rsidR="001D013D" w:rsidRDefault="00FB7CE5" w:rsidP="00190A9B">
      <w:pPr>
        <w:rPr>
          <w:sz w:val="22"/>
          <w:szCs w:val="22"/>
        </w:rPr>
        <w:sectPr w:rsidR="001D013D" w:rsidSect="001721F6">
          <w:headerReference w:type="default" r:id="rId11"/>
          <w:footerReference w:type="default" r:id="rId12"/>
          <w:type w:val="continuous"/>
          <w:pgSz w:w="12240" w:h="15840" w:code="1"/>
          <w:pgMar w:top="1440" w:right="720" w:bottom="230" w:left="720" w:header="720" w:footer="720" w:gutter="0"/>
          <w:cols w:num="2" w:space="720"/>
        </w:sectPr>
      </w:pPr>
      <w:r>
        <w:rPr>
          <w:sz w:val="22"/>
          <w:szCs w:val="22"/>
        </w:rPr>
        <w:t>T</w:t>
      </w:r>
      <w:r w:rsidR="001F31B5">
        <w:rPr>
          <w:sz w:val="22"/>
          <w:szCs w:val="22"/>
        </w:rPr>
        <w:t xml:space="preserve">he </w:t>
      </w:r>
      <w:r w:rsidR="00190A9B" w:rsidRPr="00190A9B">
        <w:rPr>
          <w:sz w:val="22"/>
          <w:szCs w:val="22"/>
        </w:rPr>
        <w:t>Program pa</w:t>
      </w:r>
      <w:r w:rsidR="001F31B5">
        <w:rPr>
          <w:sz w:val="22"/>
          <w:szCs w:val="22"/>
        </w:rPr>
        <w:t>i</w:t>
      </w:r>
      <w:r w:rsidR="00190A9B" w:rsidRPr="00190A9B">
        <w:rPr>
          <w:sz w:val="22"/>
          <w:szCs w:val="22"/>
        </w:rPr>
        <w:t xml:space="preserve">d $1,958,400 </w:t>
      </w:r>
      <w:r w:rsidR="001F6D9C">
        <w:rPr>
          <w:sz w:val="22"/>
          <w:szCs w:val="22"/>
        </w:rPr>
        <w:t xml:space="preserve">in 2012 </w:t>
      </w:r>
      <w:r w:rsidR="00190A9B" w:rsidRPr="00190A9B">
        <w:rPr>
          <w:sz w:val="22"/>
          <w:szCs w:val="22"/>
        </w:rPr>
        <w:t xml:space="preserve">for the </w:t>
      </w:r>
      <w:r w:rsidR="001F31B5">
        <w:rPr>
          <w:sz w:val="22"/>
          <w:szCs w:val="22"/>
        </w:rPr>
        <w:t xml:space="preserve">initial </w:t>
      </w:r>
      <w:r w:rsidR="00190A9B" w:rsidRPr="00190A9B">
        <w:rPr>
          <w:sz w:val="22"/>
          <w:szCs w:val="22"/>
        </w:rPr>
        <w:t xml:space="preserve">38,400 AF </w:t>
      </w:r>
      <w:r w:rsidR="001F31B5">
        <w:rPr>
          <w:sz w:val="22"/>
          <w:szCs w:val="22"/>
        </w:rPr>
        <w:t>of deliverie</w:t>
      </w:r>
      <w:r w:rsidR="00594EB0">
        <w:rPr>
          <w:sz w:val="22"/>
          <w:szCs w:val="22"/>
        </w:rPr>
        <w:t>s</w:t>
      </w:r>
      <w:r w:rsidR="001F31B5">
        <w:rPr>
          <w:sz w:val="22"/>
          <w:szCs w:val="22"/>
        </w:rPr>
        <w:t xml:space="preserve">, </w:t>
      </w:r>
      <w:r w:rsidR="00E63D78">
        <w:rPr>
          <w:sz w:val="22"/>
          <w:szCs w:val="22"/>
        </w:rPr>
        <w:t>representing an average delivery of 4,800 AF</w:t>
      </w:r>
      <w:r w:rsidR="00870827">
        <w:rPr>
          <w:sz w:val="22"/>
          <w:szCs w:val="22"/>
        </w:rPr>
        <w:t>Y</w:t>
      </w:r>
      <w:r w:rsidR="00E63D78">
        <w:rPr>
          <w:sz w:val="22"/>
          <w:szCs w:val="22"/>
        </w:rPr>
        <w:t xml:space="preserve"> from 2012-2019 at a cost of </w:t>
      </w:r>
      <w:r w:rsidR="00190A9B" w:rsidRPr="00190A9B">
        <w:rPr>
          <w:sz w:val="22"/>
          <w:szCs w:val="22"/>
        </w:rPr>
        <w:t>$51 per AF</w:t>
      </w:r>
      <w:r w:rsidR="001F31B5">
        <w:rPr>
          <w:sz w:val="22"/>
          <w:szCs w:val="22"/>
        </w:rPr>
        <w:t>.</w:t>
      </w:r>
      <w:r w:rsidR="00190A9B" w:rsidRPr="00190A9B">
        <w:rPr>
          <w:sz w:val="22"/>
          <w:szCs w:val="22"/>
        </w:rPr>
        <w:t xml:space="preserve"> </w:t>
      </w:r>
      <w:r w:rsidR="001F31B5">
        <w:rPr>
          <w:sz w:val="22"/>
          <w:szCs w:val="22"/>
        </w:rPr>
        <w:t>In 2017,</w:t>
      </w:r>
      <w:r w:rsidR="00594EB0">
        <w:rPr>
          <w:sz w:val="22"/>
          <w:szCs w:val="22"/>
        </w:rPr>
        <w:t xml:space="preserve"> total cumulative deliveries exceeded </w:t>
      </w:r>
      <w:r w:rsidR="00190A9B" w:rsidRPr="00190A9B">
        <w:rPr>
          <w:sz w:val="22"/>
          <w:szCs w:val="22"/>
        </w:rPr>
        <w:t>38,400 AF</w:t>
      </w:r>
      <w:r w:rsidR="00870827">
        <w:rPr>
          <w:sz w:val="22"/>
          <w:szCs w:val="22"/>
        </w:rPr>
        <w:t>Y</w:t>
      </w:r>
      <w:r w:rsidR="00E63D78">
        <w:rPr>
          <w:sz w:val="22"/>
          <w:szCs w:val="22"/>
        </w:rPr>
        <w:t>, at which point the Program and WWD</w:t>
      </w:r>
      <w:r w:rsidR="008F15A3">
        <w:rPr>
          <w:sz w:val="22"/>
          <w:szCs w:val="22"/>
        </w:rPr>
        <w:t>O</w:t>
      </w:r>
      <w:r w:rsidR="00E63D78">
        <w:rPr>
          <w:sz w:val="22"/>
          <w:szCs w:val="22"/>
        </w:rPr>
        <w:t xml:space="preserve"> invoked a contract clause to purchase additional water at $65 per AF through the end of the First Increment in 2019.</w:t>
      </w:r>
      <w:r w:rsidR="00190A9B" w:rsidRPr="00190A9B">
        <w:rPr>
          <w:sz w:val="22"/>
          <w:szCs w:val="22"/>
        </w:rPr>
        <w:t xml:space="preserve"> </w:t>
      </w:r>
    </w:p>
    <w:p w14:paraId="6EB6A3FB" w14:textId="76557E3D" w:rsidR="00D44F91" w:rsidRDefault="00D44F91" w:rsidP="00190A9B">
      <w:pPr>
        <w:rPr>
          <w:sz w:val="22"/>
          <w:szCs w:val="22"/>
        </w:rPr>
      </w:pPr>
    </w:p>
    <w:p w14:paraId="227319F9" w14:textId="58715E33" w:rsidR="001D013D" w:rsidRDefault="001D013D" w:rsidP="00190A9B">
      <w:pPr>
        <w:rPr>
          <w:sz w:val="22"/>
          <w:szCs w:val="22"/>
        </w:rPr>
      </w:pPr>
    </w:p>
    <w:p w14:paraId="1A1E57CD" w14:textId="296D22A1" w:rsidR="007132A6" w:rsidRPr="001D013D" w:rsidRDefault="00475144" w:rsidP="00475144">
      <w:pPr>
        <w:spacing w:line="240" w:lineRule="exact"/>
        <w:rPr>
          <w:b/>
          <w:sz w:val="22"/>
          <w:szCs w:val="22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664384" behindDoc="0" locked="0" layoutInCell="1" allowOverlap="1" wp14:anchorId="49EE8479" wp14:editId="1BAD34D1">
            <wp:simplePos x="0" y="0"/>
            <wp:positionH relativeFrom="column">
              <wp:posOffset>5115561</wp:posOffset>
            </wp:positionH>
            <wp:positionV relativeFrom="paragraph">
              <wp:posOffset>136526</wp:posOffset>
            </wp:positionV>
            <wp:extent cx="1554480" cy="1812458"/>
            <wp:effectExtent l="0" t="0" r="7620" b="0"/>
            <wp:wrapNone/>
            <wp:docPr id="5" name="Picture 5" descr="A stone building with a mountain in the background&#10;&#10;Description generated with very high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93_PathfinderDam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883"/>
                    <a:stretch/>
                  </pic:blipFill>
                  <pic:spPr bwMode="auto">
                    <a:xfrm>
                      <a:off x="0" y="0"/>
                      <a:ext cx="1574365" cy="1835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013D" w:rsidRPr="001D013D">
        <w:rPr>
          <w:b/>
          <w:sz w:val="22"/>
          <w:szCs w:val="22"/>
        </w:rPr>
        <w:t xml:space="preserve">Table 1:Pathfinder Municipal Account </w:t>
      </w:r>
      <w:r w:rsidR="000A4290">
        <w:rPr>
          <w:b/>
          <w:sz w:val="22"/>
          <w:szCs w:val="22"/>
        </w:rPr>
        <w:t>Yields</w:t>
      </w:r>
    </w:p>
    <w:tbl>
      <w:tblPr>
        <w:tblW w:w="7650" w:type="dxa"/>
        <w:tblInd w:w="-5" w:type="dxa"/>
        <w:tblLook w:val="04A0" w:firstRow="1" w:lastRow="0" w:firstColumn="1" w:lastColumn="0" w:noHBand="0" w:noVBand="1"/>
      </w:tblPr>
      <w:tblGrid>
        <w:gridCol w:w="1710"/>
        <w:gridCol w:w="2970"/>
        <w:gridCol w:w="2970"/>
      </w:tblGrid>
      <w:tr w:rsidR="00B9168C" w:rsidRPr="00FD0591" w14:paraId="1E1D111E" w14:textId="77777777" w:rsidTr="00C50C11">
        <w:trPr>
          <w:trHeight w:val="684"/>
        </w:trPr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bottom"/>
            <w:hideMark/>
          </w:tcPr>
          <w:p w14:paraId="32EB828F" w14:textId="7C83BD7F" w:rsidR="00B9168C" w:rsidRPr="00FD0591" w:rsidRDefault="00B9168C" w:rsidP="00B916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Year</w:t>
            </w:r>
          </w:p>
        </w:tc>
        <w:tc>
          <w:tcPr>
            <w:tcW w:w="2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bottom"/>
            <w:hideMark/>
          </w:tcPr>
          <w:p w14:paraId="3E80B864" w14:textId="1435936E" w:rsidR="00B9168C" w:rsidRDefault="00C56DCA" w:rsidP="00B916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Releases</w:t>
            </w:r>
            <w:r w:rsidR="00B9168C" w:rsidRPr="00FD059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Measured at Pathfinder Dam</w:t>
            </w:r>
          </w:p>
          <w:p w14:paraId="0FFC7D73" w14:textId="1D55BDAC" w:rsidR="00B9168C" w:rsidRPr="00FD0591" w:rsidRDefault="00C56DCA" w:rsidP="00B916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(</w:t>
            </w:r>
            <w:r w:rsidR="00B9168C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AF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)</w:t>
            </w:r>
          </w:p>
        </w:tc>
        <w:tc>
          <w:tcPr>
            <w:tcW w:w="2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bottom"/>
            <w:hideMark/>
          </w:tcPr>
          <w:p w14:paraId="6465528E" w14:textId="5EC75118" w:rsidR="00B9168C" w:rsidRPr="00FD0591" w:rsidRDefault="00B9168C" w:rsidP="00C56DCA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Deliveries to Lake McConaughy</w:t>
            </w:r>
            <w:r w:rsidR="00C56DCA" w:rsidRPr="00C56DCA">
              <w:rPr>
                <w:rFonts w:ascii="Arial" w:hAnsi="Arial" w:cs="Arial"/>
                <w:b/>
                <w:bCs/>
                <w:color w:val="000000"/>
                <w:sz w:val="18"/>
                <w:szCs w:val="18"/>
                <w:vertAlign w:val="superscript"/>
              </w:rPr>
              <w:t>1</w:t>
            </w:r>
            <w:r w:rsidRPr="00FD059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FD059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</w:r>
            <w:r w:rsidR="00C56DC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(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AF</w:t>
            </w:r>
            <w:r w:rsidR="00C56DC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)</w:t>
            </w:r>
          </w:p>
        </w:tc>
      </w:tr>
      <w:tr w:rsidR="00B9168C" w:rsidRPr="00FD0591" w14:paraId="3AD0884B" w14:textId="77777777" w:rsidTr="00C50C11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66538" w14:textId="4D054A53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>2012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5ED76" w14:textId="4D126926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 xml:space="preserve">4,800 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392B9" w14:textId="24C52CDF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>4,400</w:t>
            </w:r>
          </w:p>
        </w:tc>
      </w:tr>
      <w:tr w:rsidR="00B9168C" w:rsidRPr="00FD0591" w14:paraId="2F4B5049" w14:textId="77777777" w:rsidTr="00C50C11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96ADA" w14:textId="1BE44DF1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>2013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52396" w14:textId="21E07518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 xml:space="preserve">4,800 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2E4AB" w14:textId="7A34972C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>4,400</w:t>
            </w:r>
          </w:p>
        </w:tc>
      </w:tr>
      <w:tr w:rsidR="00B9168C" w:rsidRPr="00FD0591" w14:paraId="206702FA" w14:textId="77777777" w:rsidTr="00C50C11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3C407" w14:textId="48069B84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>2014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433A2" w14:textId="5E096A42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 xml:space="preserve">9,600 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DA7B1" w14:textId="30CFAA59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>8,500</w:t>
            </w:r>
          </w:p>
        </w:tc>
      </w:tr>
      <w:tr w:rsidR="00B9168C" w:rsidRPr="00FD0591" w14:paraId="0DF42FDF" w14:textId="77777777" w:rsidTr="00C50C11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9E3D9" w14:textId="50DDACCD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>2015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6CA0E" w14:textId="6D52F134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 xml:space="preserve">9,600 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26D33" w14:textId="677651C7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>9,200</w:t>
            </w:r>
          </w:p>
        </w:tc>
      </w:tr>
      <w:tr w:rsidR="00B9168C" w:rsidRPr="00FD0591" w14:paraId="22D3AE40" w14:textId="77777777" w:rsidTr="00C50C11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D38AE" w14:textId="583C6BF0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>2016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44DAB" w14:textId="7572095B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 xml:space="preserve">4,800 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466AD" w14:textId="02896DAE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>4,100</w:t>
            </w:r>
          </w:p>
        </w:tc>
      </w:tr>
      <w:tr w:rsidR="00B9168C" w:rsidRPr="00FD0591" w14:paraId="6F882E17" w14:textId="77777777" w:rsidTr="00C50C11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097F4" w14:textId="7F0C5F9A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>2017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24927" w14:textId="1461712D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 xml:space="preserve">9,600 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D2B04" w14:textId="179D2C0A" w:rsidR="00B9168C" w:rsidRPr="00FD0591" w:rsidRDefault="00B9168C" w:rsidP="00B916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color w:val="000000"/>
                <w:sz w:val="18"/>
                <w:szCs w:val="18"/>
              </w:rPr>
              <w:t>8,500</w:t>
            </w:r>
          </w:p>
        </w:tc>
      </w:tr>
      <w:tr w:rsidR="00B9168C" w:rsidRPr="00FD0591" w14:paraId="01C81F87" w14:textId="77777777" w:rsidTr="00C50C11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20C47E" w14:textId="50895690" w:rsidR="00B9168C" w:rsidRPr="00FD0591" w:rsidRDefault="00B9168C" w:rsidP="00B916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Total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1F0066" w14:textId="607420B9" w:rsidR="00B9168C" w:rsidRPr="00FD0591" w:rsidRDefault="00B9168C" w:rsidP="00B916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43,200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5F0ED0" w14:textId="5653FA8E" w:rsidR="00B9168C" w:rsidRPr="00FD0591" w:rsidRDefault="00B9168C" w:rsidP="00B916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39,100</w:t>
            </w:r>
          </w:p>
        </w:tc>
      </w:tr>
      <w:tr w:rsidR="00B9168C" w:rsidRPr="00FD0591" w14:paraId="32F5C597" w14:textId="77777777" w:rsidTr="00C50C11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EEDAC" w14:textId="5690FB42" w:rsidR="00B9168C" w:rsidRPr="00FD0591" w:rsidRDefault="00B9168C" w:rsidP="00B916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Average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0980E" w14:textId="19C61269" w:rsidR="00B9168C" w:rsidRPr="00FD0591" w:rsidRDefault="00B9168C" w:rsidP="00B916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7,200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63040" w14:textId="12EF185E" w:rsidR="00B9168C" w:rsidRPr="00FD0591" w:rsidRDefault="00B9168C" w:rsidP="00B916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D059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6,500</w:t>
            </w:r>
          </w:p>
        </w:tc>
      </w:tr>
    </w:tbl>
    <w:p w14:paraId="63A927B8" w14:textId="1B2CAD61" w:rsidR="00C56DCA" w:rsidRDefault="00D478EF" w:rsidP="001D4040">
      <w:pPr>
        <w:rPr>
          <w:sz w:val="18"/>
          <w:szCs w:val="18"/>
        </w:rPr>
      </w:pPr>
      <w:r w:rsidRPr="00C56DCA">
        <w:rPr>
          <w:noProof/>
          <w:vertAlign w:val="superscrip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5D9390" wp14:editId="38BCA753">
                <wp:simplePos x="0" y="0"/>
                <wp:positionH relativeFrom="column">
                  <wp:posOffset>5030470</wp:posOffset>
                </wp:positionH>
                <wp:positionV relativeFrom="paragraph">
                  <wp:posOffset>126365</wp:posOffset>
                </wp:positionV>
                <wp:extent cx="1600200" cy="274320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1A95F5" w14:textId="1DC358BD" w:rsidR="00E04336" w:rsidRPr="009E7454" w:rsidRDefault="00E04336" w:rsidP="00E04336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E7454">
                              <w:rPr>
                                <w:b/>
                                <w:sz w:val="18"/>
                                <w:szCs w:val="18"/>
                              </w:rPr>
                              <w:t>Pathfinder</w:t>
                            </w:r>
                            <w:r w:rsidR="00A8369B">
                              <w:rPr>
                                <w:b/>
                                <w:sz w:val="18"/>
                                <w:szCs w:val="18"/>
                              </w:rPr>
                              <w:t xml:space="preserve"> Reservoir </w:t>
                            </w:r>
                            <w:r w:rsidRPr="009E7454">
                              <w:rPr>
                                <w:b/>
                                <w:sz w:val="18"/>
                                <w:szCs w:val="18"/>
                              </w:rPr>
                              <w:t xml:space="preserve">Dam </w:t>
                            </w:r>
                          </w:p>
                          <w:p w14:paraId="5CF7D6C8" w14:textId="77777777" w:rsidR="00E04336" w:rsidRDefault="00E04336" w:rsidP="00E0433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5D9390" id="Text Box 2" o:spid="_x0000_s1030" type="#_x0000_t202" style="position:absolute;margin-left:396.1pt;margin-top:9.95pt;width:126pt;height:21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xwRHwIAACIEAAAOAAAAZHJzL2Uyb0RvYy54bWysU11v2yAUfZ+0/4B4X+x4SbtacaouXaZJ&#10;3YfU7gdgwDEacBmQ2Nmv3wWnWdS9TeMBAfdyuPecw+p2NJocpA8KbEPns5ISaTkIZXcN/f60ffOO&#10;khCZFUyDlQ09ykBv169frQZXywp60EJ6giA21INraB+jq4si8F4aFmbgpMVgB96wiFu/K4RnA6Ib&#10;XVRleVUM4IXzwGUIeHo/Bek643ed5PFr1wUZiW4o1hbz7PPcprlYr1i988z1ip/KYP9QhWHK4qNn&#10;qHsWGdl79ReUUdxDgC7OOJgCuk5xmXvAbubli24ee+Zk7gXJCe5MU/h/sPzL4ZsnSjQUhbLMoERP&#10;cozkPYykSuwMLtSY9OgwLY54jCrnToN7AP4jEAubntmdvPMehl4ygdXN083i4uqEExJIO3wGgc+w&#10;fYQMNHbeJOqQDILoqNLxrEwqhacnr8oS5aaEY6y6XrytsnQFq59vOx/iRwmGpEVDPSqf0dnhIcRU&#10;DaufU9JjAbQSW6V13vhdu9GeHBi6ZJtHbuBFmrZkaOjNslpmZAvpfjaQURFdrJVBGss0Jl8lNj5Y&#10;kVMiU3paYyXanuhJjEzcxLEdsw5n1lsQR+TLw2Ra/GS46MH/omRAwzY0/NwzLynRnyxyfjNfLJLD&#10;82axvEaGiL+MtJcRZjlCNTRSMi03Mf+KRIeFO9SmU5m2JOJUyalkNGJm8/RpktMv9znrz9de/wYA&#10;AP//AwBQSwMEFAAGAAgAAAAhAARkdwndAAAACgEAAA8AAABkcnMvZG93bnJldi54bWxMj8FOg0AQ&#10;hu8mvsNmTLwYuxQRBFkaNdH02toHGNgpENlZwm4LfXu3Jz3O/F/++abcLGYQZ5pcb1nBehWBIG6s&#10;7rlVcPj+fHwB4TyyxsEyKbiQg011e1Nioe3MOzrvfStCCbsCFXTej4WUrunIoFvZkThkRzsZ9GGc&#10;WqknnEO5GWQcRak02HO40OFIHx01P/uTUXDczg/P+Vx/+UO2S9J37LPaXpS6v1veXkF4WvwfDFf9&#10;oA5VcKrtibUTg4Isj+OAhiDPQVyBKEnCplaQPq1BVqX8/0L1CwAA//8DAFBLAQItABQABgAIAAAA&#10;IQC2gziS/gAAAOEBAAATAAAAAAAAAAAAAAAAAAAAAABbQ29udGVudF9UeXBlc10ueG1sUEsBAi0A&#10;FAAGAAgAAAAhADj9If/WAAAAlAEAAAsAAAAAAAAAAAAAAAAALwEAAF9yZWxzLy5yZWxzUEsBAi0A&#10;FAAGAAgAAAAhABVLHBEfAgAAIgQAAA4AAAAAAAAAAAAAAAAALgIAAGRycy9lMm9Eb2MueG1sUEsB&#10;Ai0AFAAGAAgAAAAhAARkdwndAAAACgEAAA8AAAAAAAAAAAAAAAAAeQQAAGRycy9kb3ducmV2Lnht&#10;bFBLBQYAAAAABAAEAPMAAACDBQAAAAA=&#10;" stroked="f">
                <v:textbox>
                  <w:txbxContent>
                    <w:p w14:paraId="7E1A95F5" w14:textId="1DC358BD" w:rsidR="00E04336" w:rsidRPr="009E7454" w:rsidRDefault="00E04336" w:rsidP="00E04336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9E7454">
                        <w:rPr>
                          <w:b/>
                          <w:sz w:val="18"/>
                          <w:szCs w:val="18"/>
                        </w:rPr>
                        <w:t>Pathfinder</w:t>
                      </w:r>
                      <w:r w:rsidR="00A8369B">
                        <w:rPr>
                          <w:b/>
                          <w:sz w:val="18"/>
                          <w:szCs w:val="18"/>
                        </w:rPr>
                        <w:t xml:space="preserve"> Reservoir </w:t>
                      </w:r>
                      <w:r w:rsidRPr="009E7454">
                        <w:rPr>
                          <w:b/>
                          <w:sz w:val="18"/>
                          <w:szCs w:val="18"/>
                        </w:rPr>
                        <w:t xml:space="preserve">Dam </w:t>
                      </w:r>
                    </w:p>
                    <w:p w14:paraId="5CF7D6C8" w14:textId="77777777" w:rsidR="00E04336" w:rsidRDefault="00E04336" w:rsidP="00E04336"/>
                  </w:txbxContent>
                </v:textbox>
              </v:shape>
            </w:pict>
          </mc:Fallback>
        </mc:AlternateContent>
      </w:r>
      <w:r w:rsidR="00C56DCA" w:rsidRPr="00C56DCA">
        <w:rPr>
          <w:sz w:val="18"/>
          <w:szCs w:val="18"/>
          <w:vertAlign w:val="superscript"/>
        </w:rPr>
        <w:t>1</w:t>
      </w:r>
      <w:r w:rsidR="00C56DCA">
        <w:rPr>
          <w:sz w:val="18"/>
          <w:szCs w:val="18"/>
        </w:rPr>
        <w:t xml:space="preserve"> Deliveries are credited to the Lake McConaughy EA.</w:t>
      </w:r>
      <w:r w:rsidR="001D4040" w:rsidRPr="001D4040">
        <w:rPr>
          <w:sz w:val="18"/>
          <w:szCs w:val="18"/>
        </w:rPr>
        <w:t xml:space="preserve"> </w:t>
      </w:r>
    </w:p>
    <w:p w14:paraId="277EA51C" w14:textId="1F7EEF25" w:rsidR="001D4040" w:rsidRDefault="001D4040" w:rsidP="001D4040">
      <w:pPr>
        <w:rPr>
          <w:sz w:val="18"/>
          <w:szCs w:val="18"/>
        </w:rPr>
      </w:pPr>
      <w:r>
        <w:rPr>
          <w:sz w:val="18"/>
          <w:szCs w:val="18"/>
        </w:rPr>
        <w:t>Note: Values are preliminary and subject to change.</w:t>
      </w:r>
    </w:p>
    <w:p w14:paraId="3169B488" w14:textId="0BB1F8FC" w:rsidR="004D53BB" w:rsidRDefault="004D53BB" w:rsidP="00D478EF">
      <w:pPr>
        <w:rPr>
          <w:sz w:val="22"/>
          <w:szCs w:val="22"/>
        </w:rPr>
      </w:pPr>
    </w:p>
    <w:p w14:paraId="078D9CE6" w14:textId="04E9C5F6" w:rsidR="004D53BB" w:rsidRDefault="002D5E69" w:rsidP="00190A9B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665408" behindDoc="0" locked="0" layoutInCell="1" allowOverlap="1" wp14:anchorId="7966E388" wp14:editId="4E4CFABF">
            <wp:simplePos x="0" y="0"/>
            <wp:positionH relativeFrom="column">
              <wp:posOffset>-35560</wp:posOffset>
            </wp:positionH>
            <wp:positionV relativeFrom="paragraph">
              <wp:posOffset>157272</wp:posOffset>
            </wp:positionV>
            <wp:extent cx="6741160" cy="5055870"/>
            <wp:effectExtent l="0" t="0" r="2540" b="0"/>
            <wp:wrapNone/>
            <wp:docPr id="4" name="Picture 4" descr="A picture containing grass, sky, outdoor, tree&#10;&#10;Description generated with very high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60_PathfinderDamAndReservoirFromKeepersHouse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1160" cy="5055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BA8D6A" w14:textId="44DF19FF" w:rsidR="004D53BB" w:rsidRDefault="004D53BB" w:rsidP="00190A9B">
      <w:pPr>
        <w:rPr>
          <w:sz w:val="22"/>
          <w:szCs w:val="22"/>
        </w:rPr>
      </w:pPr>
    </w:p>
    <w:p w14:paraId="4016C539" w14:textId="75BD9428" w:rsidR="007132A6" w:rsidRDefault="007132A6" w:rsidP="00190A9B">
      <w:pPr>
        <w:rPr>
          <w:sz w:val="22"/>
          <w:szCs w:val="22"/>
        </w:rPr>
      </w:pPr>
    </w:p>
    <w:p w14:paraId="38142FEF" w14:textId="361BA7EB" w:rsidR="007132A6" w:rsidRDefault="007132A6" w:rsidP="00190A9B">
      <w:pPr>
        <w:rPr>
          <w:sz w:val="22"/>
          <w:szCs w:val="22"/>
        </w:rPr>
      </w:pPr>
    </w:p>
    <w:p w14:paraId="4B85631B" w14:textId="7FE61DD0" w:rsidR="00EB4923" w:rsidRDefault="00EB4923"/>
    <w:p w14:paraId="4C0DD503" w14:textId="5DFBBB1E" w:rsidR="00E62BAF" w:rsidRDefault="00E62BAF"/>
    <w:p w14:paraId="3E50CD51" w14:textId="5388651E" w:rsidR="00E62BAF" w:rsidRDefault="00E04336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9A1D2A5" wp14:editId="76F70A5A">
                <wp:simplePos x="0" y="0"/>
                <wp:positionH relativeFrom="column">
                  <wp:posOffset>-90170</wp:posOffset>
                </wp:positionH>
                <wp:positionV relativeFrom="paragraph">
                  <wp:posOffset>4277360</wp:posOffset>
                </wp:positionV>
                <wp:extent cx="1600200" cy="274320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0AD4CD" w14:textId="5D0679D9" w:rsidR="00E04336" w:rsidRPr="009E7454" w:rsidRDefault="00E04336" w:rsidP="00E04336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E7454">
                              <w:rPr>
                                <w:b/>
                                <w:sz w:val="18"/>
                                <w:szCs w:val="18"/>
                              </w:rPr>
                              <w:t xml:space="preserve">Pathfinder 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Reservoir</w:t>
                            </w:r>
                          </w:p>
                          <w:p w14:paraId="0092B6E9" w14:textId="77777777" w:rsidR="00E04336" w:rsidRDefault="00E04336" w:rsidP="00E0433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A1D2A5" id="_x0000_s1031" type="#_x0000_t202" style="position:absolute;margin-left:-7.1pt;margin-top:336.8pt;width:126pt;height:21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fo/IQIAACIEAAAOAAAAZHJzL2Uyb0RvYy54bWysU9uO2yAQfa/Uf0C8N3a8yV6sOKtttqkq&#10;bS/Sbj8AY2yjAkOBxE6/vgNO0mj7VpUHBMxwmDnnsLoftSJ74bwEU9H5LKdEGA6NNF1Fv79s391S&#10;4gMzDVNgREUPwtP79ds3q8GWooAeVCMcQRDjy8FWtA/BllnmeS808zOwwmCwBadZwK3rssaxAdG1&#10;yoo8v84GcI11wIX3ePo4Bek64bet4OFr23oRiKoo1hbS7NJcxzlbr1jZOWZ7yY9lsH+oQjNp8NEz&#10;1CMLjOyc/AtKS+7AQxtmHHQGbSu5SD1gN/P8VTfPPbMi9YLkeHumyf8/WP5l/80R2VT0jhLDNEr0&#10;IsZA3sNIisjOYH2JSc8W08KIx6hy6tTbJ+A/PDGw6ZnpxINzMPSCNVjdPN7MLq5OOD6C1MNnaPAZ&#10;tguQgMbW6UgdkkEQHVU6nJWJpfD45HWeo9yUcIwVN4urIkmXsfJ02zofPgrQJC4q6lD5hM72Tz7E&#10;alh5SomPeVCy2Uql0sZ19UY5smfokm0aqYFXacqQAXlaFsuEbCDeTwbSMqCLldQVvc3jmHwV2fhg&#10;mpQSmFTTGitR5khPZGTiJoz1mHS4OrFeQ3NAvhxMpsVPhose3C9KBjRsRf3PHXOCEvXJIOd388Ui&#10;OjxtFssbZIi4y0h9GWGGI1RFAyXTchPSr4h0GHhAbVqZaIsiTpUcS0YjJjaPnyY6/XKfsv587fVv&#10;AAAA//8DAFBLAwQUAAYACAAAACEANyHi7OAAAAALAQAADwAAAGRycy9kb3ducmV2LnhtbEyPQU7D&#10;MBBF90jcwRokNqh1kha7TeNUgARi29IDOLGbRMTjKHab9PYMK1iO5un/94v97Hp2tWPoPCpIlwkw&#10;i7U3HTYKTl/viw2wEDUa3Xu0Cm42wL68vyt0bvyEB3s9xoZRCIZcK2hjHHLOQ91ap8PSDxbpd/aj&#10;05HOseFm1BOFu55nSSK40x1SQ6sH+9ba+vt4cQrOn9PT83aqPuJJHtbiVXey8jelHh/mlx2waOf4&#10;B8OvPqlDSU6Vv6AJrFewSNcZoQqEXAlgRGQrSWMqBTIVG+Blwf9vKH8AAAD//wMAUEsBAi0AFAAG&#10;AAgAAAAhALaDOJL+AAAA4QEAABMAAAAAAAAAAAAAAAAAAAAAAFtDb250ZW50X1R5cGVzXS54bWxQ&#10;SwECLQAUAAYACAAAACEAOP0h/9YAAACUAQAACwAAAAAAAAAAAAAAAAAvAQAAX3JlbHMvLnJlbHNQ&#10;SwECLQAUAAYACAAAACEA75n6PyECAAAiBAAADgAAAAAAAAAAAAAAAAAuAgAAZHJzL2Uyb0RvYy54&#10;bWxQSwECLQAUAAYACAAAACEANyHi7OAAAAALAQAADwAAAAAAAAAAAAAAAAB7BAAAZHJzL2Rvd25y&#10;ZXYueG1sUEsFBgAAAAAEAAQA8wAAAIgFAAAAAA==&#10;" stroked="f">
                <v:textbox>
                  <w:txbxContent>
                    <w:p w14:paraId="7E0AD4CD" w14:textId="5D0679D9" w:rsidR="00E04336" w:rsidRPr="009E7454" w:rsidRDefault="00E04336" w:rsidP="00E04336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9E7454">
                        <w:rPr>
                          <w:b/>
                          <w:sz w:val="18"/>
                          <w:szCs w:val="18"/>
                        </w:rPr>
                        <w:t xml:space="preserve">Pathfinder 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Reservoir</w:t>
                      </w:r>
                    </w:p>
                    <w:p w14:paraId="0092B6E9" w14:textId="77777777" w:rsidR="00E04336" w:rsidRDefault="00E04336" w:rsidP="00E04336"/>
                  </w:txbxContent>
                </v:textbox>
              </v:shape>
            </w:pict>
          </mc:Fallback>
        </mc:AlternateContent>
      </w:r>
    </w:p>
    <w:sectPr w:rsidR="00E62BAF" w:rsidSect="001D013D">
      <w:pgSz w:w="12240" w:h="15840" w:code="1"/>
      <w:pgMar w:top="1440" w:right="720" w:bottom="230" w:left="7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78929D" w14:textId="77777777" w:rsidR="00B96297" w:rsidRDefault="00B96297">
      <w:r>
        <w:separator/>
      </w:r>
    </w:p>
  </w:endnote>
  <w:endnote w:type="continuationSeparator" w:id="0">
    <w:p w14:paraId="1F16AE29" w14:textId="77777777" w:rsidR="00B96297" w:rsidRDefault="00B962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027BB7" w14:textId="43F176C2" w:rsidR="00852EE9" w:rsidRDefault="009E7454" w:rsidP="008C4FD6">
    <w:pPr>
      <w:pStyle w:val="Footer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D0B40C0" wp14:editId="57CA016D">
          <wp:simplePos x="0" y="0"/>
          <wp:positionH relativeFrom="column">
            <wp:posOffset>3198288</wp:posOffset>
          </wp:positionH>
          <wp:positionV relativeFrom="paragraph">
            <wp:posOffset>-16683</wp:posOffset>
          </wp:positionV>
          <wp:extent cx="317526" cy="491836"/>
          <wp:effectExtent l="0" t="0" r="6350" b="381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163" t="61249" r="23767" b="27544"/>
                  <a:stretch/>
                </pic:blipFill>
                <pic:spPr bwMode="auto">
                  <a:xfrm>
                    <a:off x="0" y="0"/>
                    <a:ext cx="317526" cy="49183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50DCD1" w14:textId="09F90C16" w:rsidR="00852EE9" w:rsidRPr="009E7454" w:rsidRDefault="009E7454" w:rsidP="008C4FD6">
    <w:pPr>
      <w:pStyle w:val="Footer"/>
      <w:jc w:val="right"/>
      <w:rPr>
        <w:sz w:val="18"/>
        <w:szCs w:val="18"/>
      </w:rPr>
    </w:pPr>
    <w:r w:rsidRPr="009E7454">
      <w:rPr>
        <w:b/>
        <w:color w:val="FF0000"/>
        <w:sz w:val="18"/>
        <w:szCs w:val="18"/>
      </w:rPr>
      <w:t>DRAFT</w:t>
    </w:r>
    <w:r w:rsidRPr="009E7454">
      <w:rPr>
        <w:sz w:val="18"/>
        <w:szCs w:val="18"/>
      </w:rPr>
      <w:t xml:space="preserve"> - </w:t>
    </w:r>
    <w:r w:rsidR="00E219D0">
      <w:rPr>
        <w:sz w:val="18"/>
        <w:szCs w:val="18"/>
      </w:rPr>
      <w:t>August</w:t>
    </w:r>
    <w:r w:rsidR="009C6984" w:rsidRPr="009E7454">
      <w:rPr>
        <w:sz w:val="18"/>
        <w:szCs w:val="18"/>
      </w:rPr>
      <w:t xml:space="preserve"> </w:t>
    </w:r>
    <w:r w:rsidR="008C4FD6" w:rsidRPr="009E7454">
      <w:rPr>
        <w:sz w:val="18"/>
        <w:szCs w:val="18"/>
      </w:rPr>
      <w:t>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394985" w14:textId="77777777" w:rsidR="00B96297" w:rsidRDefault="00B96297">
      <w:r>
        <w:separator/>
      </w:r>
    </w:p>
  </w:footnote>
  <w:footnote w:type="continuationSeparator" w:id="0">
    <w:p w14:paraId="3D1E67AB" w14:textId="77777777" w:rsidR="00B96297" w:rsidRDefault="00B962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EBB04B" w14:textId="77777777" w:rsidR="00EB4923" w:rsidRPr="00655E37" w:rsidRDefault="00EB4923" w:rsidP="00EB4923">
    <w:pPr>
      <w:pStyle w:val="Title-Professional"/>
      <w:rPr>
        <w:sz w:val="32"/>
        <w:szCs w:val="32"/>
      </w:rPr>
    </w:pPr>
    <w:r w:rsidRPr="00655E37">
      <w:rPr>
        <w:sz w:val="32"/>
        <w:szCs w:val="32"/>
      </w:rPr>
      <w:t>Platte River Recovery Implementation Program</w:t>
    </w:r>
  </w:p>
  <w:p w14:paraId="5BD70C2E" w14:textId="77777777" w:rsidR="00EB4923" w:rsidRDefault="00EB4923" w:rsidP="00EB4923">
    <w:pPr>
      <w:pStyle w:val="IssueVolumeDate-Professional"/>
      <w:jc w:val="center"/>
    </w:pPr>
    <w:r>
      <w:t>Water Action Plan Projects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95A04B"/>
    <w:multiLevelType w:val="hybridMultilevel"/>
    <w:tmpl w:val="1D15D95F"/>
    <w:lvl w:ilvl="0" w:tplc="FFFFFFFF">
      <w:start w:val="1"/>
      <w:numFmt w:val="decimal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69D42518"/>
    <w:multiLevelType w:val="hybridMultilevel"/>
    <w:tmpl w:val="706A0F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attachedTemplate r:id="rId1"/>
  <w:trackRevision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5370"/>
    <w:rsid w:val="00032DE0"/>
    <w:rsid w:val="00036E54"/>
    <w:rsid w:val="00043795"/>
    <w:rsid w:val="000614C2"/>
    <w:rsid w:val="00070262"/>
    <w:rsid w:val="000769AE"/>
    <w:rsid w:val="0008433E"/>
    <w:rsid w:val="00090B68"/>
    <w:rsid w:val="000A101D"/>
    <w:rsid w:val="000A4290"/>
    <w:rsid w:val="000B3A61"/>
    <w:rsid w:val="000E2D80"/>
    <w:rsid w:val="000E4034"/>
    <w:rsid w:val="000E5F31"/>
    <w:rsid w:val="000F50F9"/>
    <w:rsid w:val="000F6598"/>
    <w:rsid w:val="0010367D"/>
    <w:rsid w:val="00133F9A"/>
    <w:rsid w:val="0013504E"/>
    <w:rsid w:val="0013531C"/>
    <w:rsid w:val="00137FA2"/>
    <w:rsid w:val="00151F49"/>
    <w:rsid w:val="001556AF"/>
    <w:rsid w:val="001721F6"/>
    <w:rsid w:val="0017564F"/>
    <w:rsid w:val="00190A9B"/>
    <w:rsid w:val="001C765A"/>
    <w:rsid w:val="001D013D"/>
    <w:rsid w:val="001D4040"/>
    <w:rsid w:val="001E7756"/>
    <w:rsid w:val="001F31B5"/>
    <w:rsid w:val="001F6D9C"/>
    <w:rsid w:val="00205EB1"/>
    <w:rsid w:val="0020674F"/>
    <w:rsid w:val="002177E2"/>
    <w:rsid w:val="00222F04"/>
    <w:rsid w:val="00241915"/>
    <w:rsid w:val="0025424A"/>
    <w:rsid w:val="0028136B"/>
    <w:rsid w:val="002948DC"/>
    <w:rsid w:val="002A21E6"/>
    <w:rsid w:val="002D5E69"/>
    <w:rsid w:val="003241CF"/>
    <w:rsid w:val="0034681B"/>
    <w:rsid w:val="00350CCF"/>
    <w:rsid w:val="00352380"/>
    <w:rsid w:val="00360CDE"/>
    <w:rsid w:val="003638BF"/>
    <w:rsid w:val="0037076C"/>
    <w:rsid w:val="00387F77"/>
    <w:rsid w:val="003E3AB2"/>
    <w:rsid w:val="003E569C"/>
    <w:rsid w:val="003F4F21"/>
    <w:rsid w:val="00420C37"/>
    <w:rsid w:val="004258B8"/>
    <w:rsid w:val="00440006"/>
    <w:rsid w:val="00460F6A"/>
    <w:rsid w:val="00464E21"/>
    <w:rsid w:val="00475144"/>
    <w:rsid w:val="004928CC"/>
    <w:rsid w:val="00497E20"/>
    <w:rsid w:val="004A2ACF"/>
    <w:rsid w:val="004B0A58"/>
    <w:rsid w:val="004B1617"/>
    <w:rsid w:val="004C269E"/>
    <w:rsid w:val="004C51C6"/>
    <w:rsid w:val="004D53BB"/>
    <w:rsid w:val="004E658B"/>
    <w:rsid w:val="005039A7"/>
    <w:rsid w:val="00512396"/>
    <w:rsid w:val="0053263F"/>
    <w:rsid w:val="00546DB4"/>
    <w:rsid w:val="005565E9"/>
    <w:rsid w:val="00562599"/>
    <w:rsid w:val="00572B4C"/>
    <w:rsid w:val="005730E8"/>
    <w:rsid w:val="00574623"/>
    <w:rsid w:val="00584414"/>
    <w:rsid w:val="00590329"/>
    <w:rsid w:val="005918BD"/>
    <w:rsid w:val="00594EB0"/>
    <w:rsid w:val="005970FF"/>
    <w:rsid w:val="005A4C57"/>
    <w:rsid w:val="005D47D8"/>
    <w:rsid w:val="005E3DDE"/>
    <w:rsid w:val="00602091"/>
    <w:rsid w:val="00605DE5"/>
    <w:rsid w:val="00606783"/>
    <w:rsid w:val="00636295"/>
    <w:rsid w:val="00642C14"/>
    <w:rsid w:val="00655E37"/>
    <w:rsid w:val="00676D66"/>
    <w:rsid w:val="006A7610"/>
    <w:rsid w:val="006B7A13"/>
    <w:rsid w:val="006C060C"/>
    <w:rsid w:val="006D1AE0"/>
    <w:rsid w:val="006D5080"/>
    <w:rsid w:val="007053E6"/>
    <w:rsid w:val="0070588A"/>
    <w:rsid w:val="007132A6"/>
    <w:rsid w:val="007265E7"/>
    <w:rsid w:val="00735370"/>
    <w:rsid w:val="00750A2F"/>
    <w:rsid w:val="00755922"/>
    <w:rsid w:val="00787187"/>
    <w:rsid w:val="007967B1"/>
    <w:rsid w:val="007A16C0"/>
    <w:rsid w:val="007A1D3C"/>
    <w:rsid w:val="007B062F"/>
    <w:rsid w:val="007C51DF"/>
    <w:rsid w:val="00814C23"/>
    <w:rsid w:val="00824861"/>
    <w:rsid w:val="00851576"/>
    <w:rsid w:val="00852EE9"/>
    <w:rsid w:val="00865263"/>
    <w:rsid w:val="00870827"/>
    <w:rsid w:val="00871725"/>
    <w:rsid w:val="00871BB1"/>
    <w:rsid w:val="00883637"/>
    <w:rsid w:val="008944B7"/>
    <w:rsid w:val="008A5D3E"/>
    <w:rsid w:val="008B06A8"/>
    <w:rsid w:val="008B4D60"/>
    <w:rsid w:val="008C2F2C"/>
    <w:rsid w:val="008C4FD6"/>
    <w:rsid w:val="008D3406"/>
    <w:rsid w:val="008F15A3"/>
    <w:rsid w:val="008F7FD0"/>
    <w:rsid w:val="00904E7A"/>
    <w:rsid w:val="009069B5"/>
    <w:rsid w:val="009529ED"/>
    <w:rsid w:val="00952C70"/>
    <w:rsid w:val="00983AA5"/>
    <w:rsid w:val="00990A7F"/>
    <w:rsid w:val="00993926"/>
    <w:rsid w:val="009939FA"/>
    <w:rsid w:val="009A33E9"/>
    <w:rsid w:val="009C6984"/>
    <w:rsid w:val="009E249D"/>
    <w:rsid w:val="009E7454"/>
    <w:rsid w:val="00A12E6D"/>
    <w:rsid w:val="00A15924"/>
    <w:rsid w:val="00A2756C"/>
    <w:rsid w:val="00A35067"/>
    <w:rsid w:val="00A37A47"/>
    <w:rsid w:val="00A64054"/>
    <w:rsid w:val="00A801F9"/>
    <w:rsid w:val="00A81F33"/>
    <w:rsid w:val="00A8369B"/>
    <w:rsid w:val="00A958F2"/>
    <w:rsid w:val="00AB063A"/>
    <w:rsid w:val="00AD2075"/>
    <w:rsid w:val="00AE3665"/>
    <w:rsid w:val="00B3694A"/>
    <w:rsid w:val="00B512C2"/>
    <w:rsid w:val="00B5466F"/>
    <w:rsid w:val="00B56968"/>
    <w:rsid w:val="00B61A46"/>
    <w:rsid w:val="00B66939"/>
    <w:rsid w:val="00B76FB2"/>
    <w:rsid w:val="00B9168C"/>
    <w:rsid w:val="00B96297"/>
    <w:rsid w:val="00BA6937"/>
    <w:rsid w:val="00BB798C"/>
    <w:rsid w:val="00BE3843"/>
    <w:rsid w:val="00BE6DF4"/>
    <w:rsid w:val="00C07101"/>
    <w:rsid w:val="00C31E2C"/>
    <w:rsid w:val="00C50C11"/>
    <w:rsid w:val="00C56DCA"/>
    <w:rsid w:val="00C627CE"/>
    <w:rsid w:val="00C71D0F"/>
    <w:rsid w:val="00CB277E"/>
    <w:rsid w:val="00CE4E5F"/>
    <w:rsid w:val="00D32DEC"/>
    <w:rsid w:val="00D35CAC"/>
    <w:rsid w:val="00D44F91"/>
    <w:rsid w:val="00D478EF"/>
    <w:rsid w:val="00D51F76"/>
    <w:rsid w:val="00D65CFA"/>
    <w:rsid w:val="00D80E16"/>
    <w:rsid w:val="00D828F1"/>
    <w:rsid w:val="00D90076"/>
    <w:rsid w:val="00DC06B2"/>
    <w:rsid w:val="00DC3039"/>
    <w:rsid w:val="00DC54BB"/>
    <w:rsid w:val="00DE2526"/>
    <w:rsid w:val="00DE69E3"/>
    <w:rsid w:val="00DF3063"/>
    <w:rsid w:val="00DF3B19"/>
    <w:rsid w:val="00E03DA8"/>
    <w:rsid w:val="00E04336"/>
    <w:rsid w:val="00E04355"/>
    <w:rsid w:val="00E07A34"/>
    <w:rsid w:val="00E11056"/>
    <w:rsid w:val="00E158B9"/>
    <w:rsid w:val="00E219D0"/>
    <w:rsid w:val="00E432AC"/>
    <w:rsid w:val="00E461CE"/>
    <w:rsid w:val="00E47FB9"/>
    <w:rsid w:val="00E61E84"/>
    <w:rsid w:val="00E62885"/>
    <w:rsid w:val="00E62BAF"/>
    <w:rsid w:val="00E63D78"/>
    <w:rsid w:val="00E74190"/>
    <w:rsid w:val="00EB4923"/>
    <w:rsid w:val="00EC6C25"/>
    <w:rsid w:val="00F04A38"/>
    <w:rsid w:val="00F36628"/>
    <w:rsid w:val="00F44149"/>
    <w:rsid w:val="00F442DD"/>
    <w:rsid w:val="00F456F7"/>
    <w:rsid w:val="00F61467"/>
    <w:rsid w:val="00F7125C"/>
    <w:rsid w:val="00F72DF2"/>
    <w:rsid w:val="00F850D3"/>
    <w:rsid w:val="00F91AAB"/>
    <w:rsid w:val="00F9695F"/>
    <w:rsid w:val="00FB7CE5"/>
    <w:rsid w:val="00FD0591"/>
    <w:rsid w:val="00FD62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,"/>
  <w14:docId w14:val="768564FC"/>
  <w15:docId w15:val="{3811622D-A876-4BE4-8AF5-887B87652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C060C"/>
  </w:style>
  <w:style w:type="paragraph" w:styleId="Heading1">
    <w:name w:val="heading 1"/>
    <w:basedOn w:val="Normal"/>
    <w:next w:val="Normal"/>
    <w:qFormat/>
    <w:rsid w:val="006C060C"/>
    <w:pPr>
      <w:keepNext/>
      <w:spacing w:before="240" w:after="60"/>
      <w:outlineLvl w:val="0"/>
    </w:pPr>
    <w:rPr>
      <w:rFonts w:ascii="Arial" w:hAnsi="Arial"/>
      <w:b/>
      <w:kern w:val="28"/>
      <w:sz w:val="28"/>
    </w:rPr>
  </w:style>
  <w:style w:type="paragraph" w:styleId="Heading2">
    <w:name w:val="heading 2"/>
    <w:basedOn w:val="Normal"/>
    <w:next w:val="Normal"/>
    <w:qFormat/>
    <w:rsid w:val="006C060C"/>
    <w:pPr>
      <w:keepNext/>
      <w:keepLines/>
      <w:suppressAutoHyphens/>
      <w:spacing w:line="260" w:lineRule="atLeast"/>
      <w:outlineLvl w:val="1"/>
    </w:pPr>
    <w:rPr>
      <w:rFonts w:ascii="Arial" w:hAnsi="Arial"/>
      <w:b/>
      <w:sz w:val="1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C4FD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9">
    <w:name w:val="heading 9"/>
    <w:basedOn w:val="Normal"/>
    <w:next w:val="Normal"/>
    <w:qFormat/>
    <w:rsid w:val="006C060C"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semiHidden/>
    <w:rsid w:val="006C060C"/>
    <w:pPr>
      <w:spacing w:after="120"/>
    </w:pPr>
  </w:style>
  <w:style w:type="paragraph" w:customStyle="1" w:styleId="BodyText-Contemporary">
    <w:name w:val="Body Text - Contemporary"/>
    <w:basedOn w:val="Normal"/>
    <w:rsid w:val="006C060C"/>
    <w:pPr>
      <w:suppressAutoHyphens/>
      <w:spacing w:after="200" w:line="260" w:lineRule="exact"/>
    </w:pPr>
  </w:style>
  <w:style w:type="paragraph" w:customStyle="1" w:styleId="BodyText2-Contemporary">
    <w:name w:val="Body Text 2 - Contemporary"/>
    <w:basedOn w:val="Normal"/>
    <w:rsid w:val="006C060C"/>
    <w:pPr>
      <w:keepNext/>
      <w:keepLines/>
      <w:suppressAutoHyphens/>
      <w:spacing w:line="220" w:lineRule="exact"/>
    </w:pPr>
    <w:rPr>
      <w:sz w:val="32"/>
    </w:rPr>
  </w:style>
  <w:style w:type="paragraph" w:customStyle="1" w:styleId="BodyText3-Contemporary">
    <w:name w:val="Body Text 3 - Contemporary"/>
    <w:basedOn w:val="Normal"/>
    <w:rsid w:val="006C060C"/>
    <w:pPr>
      <w:suppressAutoHyphens/>
      <w:spacing w:line="200" w:lineRule="exact"/>
    </w:pPr>
    <w:rPr>
      <w:sz w:val="24"/>
    </w:rPr>
  </w:style>
  <w:style w:type="paragraph" w:customStyle="1" w:styleId="Byline-Contemporary">
    <w:name w:val="Byline - Contemporary"/>
    <w:basedOn w:val="Normal"/>
    <w:next w:val="BodyText"/>
    <w:rsid w:val="006C060C"/>
    <w:pPr>
      <w:spacing w:after="200" w:line="260" w:lineRule="exact"/>
    </w:pPr>
    <w:rPr>
      <w:i/>
    </w:rPr>
  </w:style>
  <w:style w:type="paragraph" w:customStyle="1" w:styleId="CalendarHead-Contemporary">
    <w:name w:val="Calendar Head - Contemporary"/>
    <w:basedOn w:val="Normal"/>
    <w:rsid w:val="006C060C"/>
    <w:pPr>
      <w:spacing w:line="240" w:lineRule="exact"/>
    </w:pPr>
    <w:rPr>
      <w:rFonts w:ascii="Arial" w:hAnsi="Arial"/>
      <w:b/>
      <w:sz w:val="18"/>
    </w:rPr>
  </w:style>
  <w:style w:type="paragraph" w:customStyle="1" w:styleId="CalendarSubhead-Contemporary">
    <w:name w:val="Calendar Subhead - Contemporary"/>
    <w:basedOn w:val="Normal"/>
    <w:next w:val="Normal"/>
    <w:rsid w:val="006C060C"/>
    <w:pPr>
      <w:spacing w:after="60" w:line="240" w:lineRule="exact"/>
    </w:pPr>
    <w:rPr>
      <w:rFonts w:ascii="Arial" w:hAnsi="Arial"/>
      <w:b/>
      <w:i/>
      <w:sz w:val="18"/>
    </w:rPr>
  </w:style>
  <w:style w:type="paragraph" w:customStyle="1" w:styleId="CalendarText-Contemporary">
    <w:name w:val="Calendar Text - Contemporary"/>
    <w:basedOn w:val="Normal"/>
    <w:next w:val="CalendarHead-Contemporary"/>
    <w:rsid w:val="006C060C"/>
    <w:pPr>
      <w:spacing w:after="240" w:line="240" w:lineRule="exact"/>
    </w:pPr>
    <w:rPr>
      <w:rFonts w:ascii="Arial" w:hAnsi="Arial"/>
      <w:sz w:val="18"/>
    </w:rPr>
  </w:style>
  <w:style w:type="paragraph" w:customStyle="1" w:styleId="CalendarTitle-Contemporary">
    <w:name w:val="Calendar Title - Contemporary"/>
    <w:basedOn w:val="Normal"/>
    <w:next w:val="CalendarHead-Contemporary"/>
    <w:rsid w:val="006C060C"/>
    <w:pPr>
      <w:spacing w:before="80" w:after="240" w:line="400" w:lineRule="exact"/>
    </w:pPr>
    <w:rPr>
      <w:rFonts w:ascii="Arial" w:hAnsi="Arial"/>
      <w:b/>
      <w:spacing w:val="-10"/>
      <w:kern w:val="36"/>
      <w:sz w:val="36"/>
    </w:rPr>
  </w:style>
  <w:style w:type="paragraph" w:styleId="Caption">
    <w:name w:val="caption"/>
    <w:basedOn w:val="Normal"/>
    <w:next w:val="Normal"/>
    <w:qFormat/>
    <w:rsid w:val="006C060C"/>
    <w:pPr>
      <w:spacing w:before="120" w:after="120"/>
    </w:pPr>
    <w:rPr>
      <w:b/>
    </w:rPr>
  </w:style>
  <w:style w:type="paragraph" w:customStyle="1" w:styleId="Footer-Contemporary">
    <w:name w:val="Footer - Contemporary"/>
    <w:basedOn w:val="Normal"/>
    <w:rsid w:val="006C060C"/>
    <w:pPr>
      <w:tabs>
        <w:tab w:val="left" w:pos="360"/>
        <w:tab w:val="center" w:pos="720"/>
        <w:tab w:val="center" w:pos="1080"/>
        <w:tab w:val="center" w:pos="1440"/>
        <w:tab w:val="center" w:pos="1800"/>
        <w:tab w:val="center" w:pos="2160"/>
        <w:tab w:val="center" w:pos="2520"/>
        <w:tab w:val="center" w:pos="2880"/>
        <w:tab w:val="center" w:pos="3240"/>
        <w:tab w:val="center" w:pos="3600"/>
        <w:tab w:val="center" w:pos="3960"/>
        <w:tab w:val="center" w:pos="4320"/>
        <w:tab w:val="center" w:pos="4680"/>
        <w:tab w:val="center" w:pos="5040"/>
        <w:tab w:val="center" w:pos="5400"/>
        <w:tab w:val="center" w:pos="5760"/>
        <w:tab w:val="center" w:pos="6120"/>
        <w:tab w:val="center" w:pos="6480"/>
        <w:tab w:val="center" w:pos="6840"/>
        <w:tab w:val="center" w:pos="7200"/>
        <w:tab w:val="center" w:pos="7560"/>
        <w:tab w:val="center" w:pos="7920"/>
        <w:tab w:val="center" w:pos="8280"/>
        <w:tab w:val="center" w:pos="8640"/>
        <w:tab w:val="center" w:pos="9000"/>
        <w:tab w:val="center" w:pos="9360"/>
        <w:tab w:val="center" w:pos="9720"/>
        <w:tab w:val="right" w:pos="10080"/>
      </w:tabs>
      <w:ind w:left="216" w:right="216"/>
    </w:pPr>
    <w:rPr>
      <w:sz w:val="36"/>
    </w:rPr>
  </w:style>
  <w:style w:type="paragraph" w:styleId="Header">
    <w:name w:val="header"/>
    <w:basedOn w:val="Normal"/>
    <w:semiHidden/>
    <w:rsid w:val="006C060C"/>
    <w:pPr>
      <w:tabs>
        <w:tab w:val="center" w:pos="4320"/>
        <w:tab w:val="right" w:pos="8640"/>
      </w:tabs>
    </w:pPr>
  </w:style>
  <w:style w:type="paragraph" w:customStyle="1" w:styleId="Header-Contemporary">
    <w:name w:val="Header - Contemporary"/>
    <w:basedOn w:val="Normal"/>
    <w:rsid w:val="006C060C"/>
    <w:pPr>
      <w:tabs>
        <w:tab w:val="center" w:pos="4320"/>
        <w:tab w:val="right" w:pos="10440"/>
      </w:tabs>
    </w:pPr>
    <w:rPr>
      <w:rFonts w:ascii="Arial" w:hAnsi="Arial"/>
      <w:b/>
      <w:sz w:val="14"/>
    </w:rPr>
  </w:style>
  <w:style w:type="paragraph" w:customStyle="1" w:styleId="Heading1-Contemporary">
    <w:name w:val="Heading 1- Contemporary"/>
    <w:basedOn w:val="Normal"/>
    <w:next w:val="Byline-Contemporary"/>
    <w:rsid w:val="006C060C"/>
    <w:pPr>
      <w:keepLines/>
      <w:widowControl w:val="0"/>
      <w:suppressAutoHyphens/>
      <w:spacing w:after="160" w:line="440" w:lineRule="atLeast"/>
    </w:pPr>
    <w:rPr>
      <w:spacing w:val="-10"/>
      <w:kern w:val="40"/>
      <w:sz w:val="40"/>
    </w:rPr>
  </w:style>
  <w:style w:type="paragraph" w:customStyle="1" w:styleId="Heading2-Contemporary">
    <w:name w:val="Heading 2 -Contemporary"/>
    <w:basedOn w:val="Normal"/>
    <w:next w:val="BodyText-Contemporary"/>
    <w:rsid w:val="006C060C"/>
    <w:pPr>
      <w:keepNext/>
      <w:keepLines/>
      <w:suppressAutoHyphens/>
      <w:spacing w:line="260" w:lineRule="atLeast"/>
    </w:pPr>
    <w:rPr>
      <w:rFonts w:ascii="Arial" w:hAnsi="Arial"/>
      <w:b/>
      <w:sz w:val="18"/>
    </w:rPr>
  </w:style>
  <w:style w:type="paragraph" w:customStyle="1" w:styleId="IssueVolumeDate-Contemporary">
    <w:name w:val="Issue/Volume/Date - Contemporary"/>
    <w:basedOn w:val="Caption"/>
    <w:rsid w:val="006C060C"/>
    <w:pPr>
      <w:spacing w:before="0" w:after="0" w:line="200" w:lineRule="exact"/>
      <w:jc w:val="right"/>
    </w:pPr>
    <w:rPr>
      <w:rFonts w:ascii="Arial" w:hAnsi="Arial"/>
      <w:sz w:val="18"/>
    </w:rPr>
  </w:style>
  <w:style w:type="paragraph" w:customStyle="1" w:styleId="JumpFrom-Contemporary">
    <w:name w:val="Jump From - Contemporary"/>
    <w:basedOn w:val="Normal"/>
    <w:rsid w:val="006C060C"/>
    <w:pPr>
      <w:pBdr>
        <w:top w:val="single" w:sz="4" w:space="1" w:color="auto"/>
      </w:pBdr>
      <w:spacing w:after="240" w:line="260" w:lineRule="exact"/>
      <w:jc w:val="right"/>
    </w:pPr>
    <w:rPr>
      <w:i/>
      <w:sz w:val="18"/>
    </w:rPr>
  </w:style>
  <w:style w:type="paragraph" w:customStyle="1" w:styleId="JumpTo-Contemporary">
    <w:name w:val="Jump To - Contemporary"/>
    <w:basedOn w:val="Normal"/>
    <w:next w:val="Heading1"/>
    <w:rsid w:val="006C060C"/>
    <w:pPr>
      <w:jc w:val="right"/>
    </w:pPr>
    <w:rPr>
      <w:i/>
      <w:sz w:val="18"/>
    </w:rPr>
  </w:style>
  <w:style w:type="paragraph" w:customStyle="1" w:styleId="MailingAddress-Contemporary">
    <w:name w:val="Mailing Address - Contemporary"/>
    <w:basedOn w:val="Normal"/>
    <w:rsid w:val="006C060C"/>
    <w:pPr>
      <w:spacing w:line="260" w:lineRule="exact"/>
    </w:pPr>
    <w:rPr>
      <w:rFonts w:ascii="Arial" w:hAnsi="Arial"/>
    </w:rPr>
  </w:style>
  <w:style w:type="character" w:customStyle="1" w:styleId="PageNumber-Contemporary">
    <w:name w:val="Page Number - Contemporary"/>
    <w:rsid w:val="006C060C"/>
    <w:rPr>
      <w:sz w:val="48"/>
      <w:effect w:val="none"/>
    </w:rPr>
  </w:style>
  <w:style w:type="paragraph" w:customStyle="1" w:styleId="Postage-Contemporary">
    <w:name w:val="Postage - Contemporary"/>
    <w:basedOn w:val="Normal"/>
    <w:rsid w:val="006C060C"/>
    <w:pPr>
      <w:widowControl w:val="0"/>
      <w:spacing w:line="240" w:lineRule="exact"/>
      <w:jc w:val="center"/>
    </w:pPr>
    <w:rPr>
      <w:rFonts w:ascii="Arial" w:hAnsi="Arial"/>
      <w:sz w:val="18"/>
    </w:rPr>
  </w:style>
  <w:style w:type="paragraph" w:customStyle="1" w:styleId="ReturnAddress-Contemporary">
    <w:name w:val="Return Address - Contemporary"/>
    <w:basedOn w:val="Normal"/>
    <w:rsid w:val="006C060C"/>
    <w:pPr>
      <w:spacing w:line="240" w:lineRule="exact"/>
    </w:pPr>
    <w:rPr>
      <w:rFonts w:ascii="Arial" w:hAnsi="Arial"/>
      <w:sz w:val="16"/>
    </w:rPr>
  </w:style>
  <w:style w:type="paragraph" w:customStyle="1" w:styleId="SidebarHead-Contemporary">
    <w:name w:val="Sidebar Head - Contemporary"/>
    <w:basedOn w:val="Heading9"/>
    <w:next w:val="Normal"/>
    <w:rsid w:val="006C060C"/>
    <w:pPr>
      <w:keepNext/>
      <w:keepLines/>
      <w:suppressAutoHyphens/>
      <w:spacing w:before="0" w:after="120" w:line="440" w:lineRule="atLeast"/>
    </w:pPr>
    <w:rPr>
      <w:rFonts w:ascii="Times New Roman" w:hAnsi="Times New Roman"/>
      <w:b w:val="0"/>
      <w:spacing w:val="-10"/>
      <w:kern w:val="40"/>
      <w:sz w:val="32"/>
    </w:rPr>
  </w:style>
  <w:style w:type="paragraph" w:customStyle="1" w:styleId="SidebarText-Contemporary">
    <w:name w:val="Sidebar Text - Contemporary"/>
    <w:basedOn w:val="Normal"/>
    <w:rsid w:val="006C060C"/>
    <w:pPr>
      <w:suppressAutoHyphens/>
      <w:spacing w:after="120" w:line="280" w:lineRule="exact"/>
    </w:pPr>
    <w:rPr>
      <w:rFonts w:ascii="Arial" w:hAnsi="Arial"/>
      <w:sz w:val="18"/>
    </w:rPr>
  </w:style>
  <w:style w:type="paragraph" w:customStyle="1" w:styleId="Subtitle-Contemorary">
    <w:name w:val="Subtitle - Contemorary"/>
    <w:basedOn w:val="Byline-Contemporary"/>
    <w:next w:val="Byline-Contemporary"/>
    <w:rsid w:val="006C060C"/>
    <w:pPr>
      <w:spacing w:line="360" w:lineRule="exact"/>
    </w:pPr>
    <w:rPr>
      <w:spacing w:val="-20"/>
      <w:kern w:val="32"/>
      <w:sz w:val="32"/>
    </w:rPr>
  </w:style>
  <w:style w:type="paragraph" w:customStyle="1" w:styleId="Title-Contemporary">
    <w:name w:val="Title - Contemporary"/>
    <w:basedOn w:val="Normal"/>
    <w:next w:val="Heading1-Contemporary"/>
    <w:rsid w:val="006C060C"/>
    <w:pPr>
      <w:keepNext/>
      <w:keepLines/>
      <w:suppressAutoHyphens/>
      <w:spacing w:line="1320" w:lineRule="exact"/>
    </w:pPr>
    <w:rPr>
      <w:rFonts w:ascii="Arial" w:hAnsi="Arial"/>
      <w:b/>
      <w:spacing w:val="-60"/>
      <w:kern w:val="124"/>
      <w:sz w:val="124"/>
    </w:rPr>
  </w:style>
  <w:style w:type="paragraph" w:customStyle="1" w:styleId="TOCHeading-Contemporary">
    <w:name w:val="TOC Heading - Contemporary"/>
    <w:basedOn w:val="Normal"/>
    <w:next w:val="Normal"/>
    <w:rsid w:val="006C060C"/>
    <w:pPr>
      <w:spacing w:before="240" w:line="340" w:lineRule="exact"/>
    </w:pPr>
    <w:rPr>
      <w:rFonts w:ascii="Arial" w:hAnsi="Arial"/>
      <w:b/>
      <w:spacing w:val="-10"/>
      <w:kern w:val="32"/>
      <w:sz w:val="32"/>
    </w:rPr>
  </w:style>
  <w:style w:type="paragraph" w:customStyle="1" w:styleId="TOCNumber-Contemporary">
    <w:name w:val="TOC Number - Contemporary"/>
    <w:basedOn w:val="Normal"/>
    <w:next w:val="Normal"/>
    <w:rsid w:val="006C060C"/>
    <w:pPr>
      <w:spacing w:line="640" w:lineRule="exact"/>
    </w:pPr>
    <w:rPr>
      <w:rFonts w:ascii="Arial" w:hAnsi="Arial"/>
      <w:b/>
      <w:kern w:val="60"/>
      <w:sz w:val="60"/>
    </w:rPr>
  </w:style>
  <w:style w:type="paragraph" w:customStyle="1" w:styleId="TOCText-Contemporary">
    <w:name w:val="TOC Text - Contemporary"/>
    <w:basedOn w:val="Normal"/>
    <w:rsid w:val="006C060C"/>
    <w:pPr>
      <w:spacing w:line="240" w:lineRule="exact"/>
    </w:pPr>
    <w:rPr>
      <w:rFonts w:ascii="Arial" w:hAnsi="Arial"/>
      <w:sz w:val="18"/>
    </w:rPr>
  </w:style>
  <w:style w:type="character" w:styleId="PageNumber">
    <w:name w:val="page number"/>
    <w:basedOn w:val="DefaultParagraphFont"/>
    <w:semiHidden/>
    <w:rsid w:val="006C060C"/>
  </w:style>
  <w:style w:type="paragraph" w:customStyle="1" w:styleId="BodyText-Professional">
    <w:name w:val="Body Text - Professional"/>
    <w:basedOn w:val="Normal"/>
    <w:rsid w:val="006C060C"/>
    <w:pPr>
      <w:spacing w:after="120" w:line="280" w:lineRule="exact"/>
    </w:pPr>
    <w:rPr>
      <w:rFonts w:ascii="Arial" w:hAnsi="Arial"/>
    </w:rPr>
  </w:style>
  <w:style w:type="paragraph" w:customStyle="1" w:styleId="SidebarHead-Professional">
    <w:name w:val="Sidebar Head - Professional"/>
    <w:basedOn w:val="Normal"/>
    <w:rsid w:val="006C060C"/>
    <w:pPr>
      <w:spacing w:before="60" w:after="60" w:line="240" w:lineRule="exact"/>
    </w:pPr>
    <w:rPr>
      <w:rFonts w:ascii="Arial Black" w:hAnsi="Arial Black"/>
      <w:smallCaps/>
      <w:color w:val="000080"/>
      <w:sz w:val="18"/>
    </w:rPr>
  </w:style>
  <w:style w:type="paragraph" w:customStyle="1" w:styleId="SidebarText-Professional">
    <w:name w:val="Sidebar Text -Professional"/>
    <w:basedOn w:val="Normal"/>
    <w:rsid w:val="006C060C"/>
    <w:pPr>
      <w:spacing w:after="120" w:line="280" w:lineRule="exact"/>
    </w:pPr>
    <w:rPr>
      <w:rFonts w:ascii="Arial" w:hAnsi="Arial"/>
      <w:color w:val="000080"/>
      <w:sz w:val="18"/>
    </w:rPr>
  </w:style>
  <w:style w:type="paragraph" w:customStyle="1" w:styleId="Byline-Professional">
    <w:name w:val="Byline - Professional"/>
    <w:basedOn w:val="Normal"/>
    <w:rsid w:val="006C060C"/>
    <w:pPr>
      <w:spacing w:before="60" w:line="280" w:lineRule="exact"/>
    </w:pPr>
    <w:rPr>
      <w:rFonts w:ascii="Arial Black" w:hAnsi="Arial Black"/>
      <w:sz w:val="18"/>
    </w:rPr>
  </w:style>
  <w:style w:type="paragraph" w:customStyle="1" w:styleId="BylineCompany-Professional">
    <w:name w:val="Byline Company - Professional"/>
    <w:basedOn w:val="Normal"/>
    <w:rsid w:val="006C060C"/>
    <w:pPr>
      <w:spacing w:after="120"/>
    </w:pPr>
    <w:rPr>
      <w:rFonts w:ascii="Arial" w:hAnsi="Arial"/>
      <w:sz w:val="16"/>
    </w:rPr>
  </w:style>
  <w:style w:type="paragraph" w:customStyle="1" w:styleId="Footer-Professional">
    <w:name w:val="Footer - Professional"/>
    <w:basedOn w:val="Footer"/>
    <w:rsid w:val="00655E37"/>
    <w:pPr>
      <w:pBdr>
        <w:top w:val="single" w:sz="36" w:space="1" w:color="000080"/>
      </w:pBdr>
      <w:jc w:val="center"/>
    </w:pPr>
    <w:rPr>
      <w:rFonts w:ascii="Arial Black" w:hAnsi="Arial Black"/>
      <w:color w:val="000080"/>
      <w:sz w:val="16"/>
    </w:rPr>
  </w:style>
  <w:style w:type="paragraph" w:customStyle="1" w:styleId="Heading1-Professional">
    <w:name w:val="Heading 1 - Professional"/>
    <w:basedOn w:val="Normal"/>
    <w:rsid w:val="006C060C"/>
    <w:pPr>
      <w:spacing w:before="120" w:after="60" w:line="360" w:lineRule="exact"/>
    </w:pPr>
    <w:rPr>
      <w:rFonts w:ascii="Arial Black" w:hAnsi="Arial Black"/>
      <w:sz w:val="32"/>
    </w:rPr>
  </w:style>
  <w:style w:type="paragraph" w:customStyle="1" w:styleId="Heading2-Professional">
    <w:name w:val="Heading 2 - Professional"/>
    <w:basedOn w:val="Normal"/>
    <w:rsid w:val="006C060C"/>
    <w:pPr>
      <w:spacing w:before="120" w:after="60" w:line="320" w:lineRule="exact"/>
    </w:pPr>
    <w:rPr>
      <w:rFonts w:ascii="Arial Black" w:hAnsi="Arial Black"/>
      <w:sz w:val="24"/>
    </w:rPr>
  </w:style>
  <w:style w:type="paragraph" w:customStyle="1" w:styleId="IssueVolumeDate-Professional">
    <w:name w:val="Issue/Volume/Date - Professional"/>
    <w:basedOn w:val="Normal"/>
    <w:rsid w:val="00655E37"/>
    <w:pPr>
      <w:pBdr>
        <w:top w:val="single" w:sz="36" w:space="1" w:color="000080"/>
        <w:left w:val="single" w:sz="6" w:space="4" w:color="auto"/>
        <w:bottom w:val="single" w:sz="6" w:space="1" w:color="auto"/>
        <w:right w:val="single" w:sz="6" w:space="4" w:color="auto"/>
      </w:pBdr>
      <w:shd w:val="clear" w:color="auto" w:fill="000080"/>
      <w:tabs>
        <w:tab w:val="right" w:pos="10480"/>
      </w:tabs>
      <w:spacing w:after="120"/>
    </w:pPr>
    <w:rPr>
      <w:rFonts w:ascii="Arial Black" w:hAnsi="Arial Black"/>
      <w:color w:val="FFFFFF"/>
    </w:rPr>
  </w:style>
  <w:style w:type="paragraph" w:customStyle="1" w:styleId="JumpTo-Professional">
    <w:name w:val="Jump To - Professional"/>
    <w:basedOn w:val="Normal"/>
    <w:rsid w:val="006C060C"/>
    <w:pPr>
      <w:jc w:val="right"/>
    </w:pPr>
    <w:rPr>
      <w:rFonts w:ascii="Arial" w:hAnsi="Arial"/>
      <w:i/>
      <w:sz w:val="16"/>
    </w:rPr>
  </w:style>
  <w:style w:type="paragraph" w:customStyle="1" w:styleId="JunpFrom-Professional">
    <w:name w:val="Junp From - Professional"/>
    <w:basedOn w:val="Normal"/>
    <w:rsid w:val="006C060C"/>
    <w:pPr>
      <w:jc w:val="right"/>
    </w:pPr>
    <w:rPr>
      <w:rFonts w:ascii="Arial" w:hAnsi="Arial"/>
      <w:i/>
      <w:sz w:val="16"/>
    </w:rPr>
  </w:style>
  <w:style w:type="paragraph" w:customStyle="1" w:styleId="ReturnAddress-Professional">
    <w:name w:val="Return Address - Professional"/>
    <w:basedOn w:val="Normal"/>
    <w:rsid w:val="006C060C"/>
    <w:pPr>
      <w:spacing w:after="40" w:line="240" w:lineRule="exact"/>
    </w:pPr>
    <w:rPr>
      <w:rFonts w:ascii="Arial" w:hAnsi="Arial"/>
    </w:rPr>
  </w:style>
  <w:style w:type="paragraph" w:customStyle="1" w:styleId="MailingAddress-Professional">
    <w:name w:val="Mailing Address - Professional"/>
    <w:basedOn w:val="ReturnAddress-Professional"/>
    <w:rsid w:val="006C060C"/>
  </w:style>
  <w:style w:type="paragraph" w:customStyle="1" w:styleId="Picture-Professional">
    <w:name w:val="Picture - Professional"/>
    <w:basedOn w:val="BodyText-Professional"/>
    <w:rsid w:val="006C060C"/>
    <w:pPr>
      <w:spacing w:before="120" w:line="240" w:lineRule="auto"/>
    </w:pPr>
  </w:style>
  <w:style w:type="paragraph" w:customStyle="1" w:styleId="PictureCaption-Professional">
    <w:name w:val="Picture Caption - Professional"/>
    <w:basedOn w:val="BodyText-Professional"/>
    <w:rsid w:val="006C060C"/>
    <w:rPr>
      <w:i/>
      <w:sz w:val="18"/>
    </w:rPr>
  </w:style>
  <w:style w:type="paragraph" w:customStyle="1" w:styleId="Postage-Professional">
    <w:name w:val="Postage - Professional"/>
    <w:basedOn w:val="Normal"/>
    <w:rsid w:val="006C060C"/>
    <w:pPr>
      <w:spacing w:after="40" w:line="240" w:lineRule="exact"/>
      <w:jc w:val="center"/>
    </w:pPr>
    <w:rPr>
      <w:rFonts w:ascii="Arial" w:hAnsi="Arial"/>
      <w:smallCaps/>
      <w:sz w:val="14"/>
    </w:rPr>
  </w:style>
  <w:style w:type="paragraph" w:customStyle="1" w:styleId="Pullquote-Professional">
    <w:name w:val="Pullquote - Professional"/>
    <w:basedOn w:val="BodyText-Professional"/>
    <w:rsid w:val="00655E37"/>
    <w:pPr>
      <w:pBdr>
        <w:top w:val="single" w:sz="6" w:space="1" w:color="808000"/>
        <w:bottom w:val="single" w:sz="6" w:space="3" w:color="808000"/>
      </w:pBdr>
      <w:ind w:left="60" w:right="60"/>
      <w:jc w:val="center"/>
    </w:pPr>
    <w:rPr>
      <w:i/>
      <w:color w:val="808000"/>
      <w:sz w:val="22"/>
    </w:rPr>
  </w:style>
  <w:style w:type="paragraph" w:customStyle="1" w:styleId="SidebarSubhead-Professional">
    <w:name w:val="Sidebar Subhead - Professional"/>
    <w:basedOn w:val="Normal"/>
    <w:rsid w:val="006C060C"/>
    <w:pPr>
      <w:spacing w:line="280" w:lineRule="exact"/>
    </w:pPr>
    <w:rPr>
      <w:rFonts w:ascii="Arial" w:hAnsi="Arial"/>
      <w:smallCaps/>
      <w:color w:val="000080"/>
      <w:sz w:val="18"/>
    </w:rPr>
  </w:style>
  <w:style w:type="paragraph" w:customStyle="1" w:styleId="SidebarTitle-Professional">
    <w:name w:val="Sidebar Title -Professional"/>
    <w:basedOn w:val="Normal"/>
    <w:rsid w:val="006C060C"/>
    <w:pPr>
      <w:spacing w:before="120" w:after="60" w:line="320" w:lineRule="exact"/>
    </w:pPr>
    <w:rPr>
      <w:rFonts w:ascii="Arial Black" w:hAnsi="Arial Black"/>
      <w:smallCaps/>
      <w:color w:val="000080"/>
      <w:spacing w:val="40"/>
      <w:sz w:val="24"/>
    </w:rPr>
  </w:style>
  <w:style w:type="paragraph" w:customStyle="1" w:styleId="Subtitle-Professional">
    <w:name w:val="Subtitle - Professional"/>
    <w:basedOn w:val="Normal"/>
    <w:rsid w:val="006C060C"/>
    <w:pPr>
      <w:spacing w:after="120" w:line="280" w:lineRule="exact"/>
    </w:pPr>
    <w:rPr>
      <w:rFonts w:ascii="Arial" w:hAnsi="Arial"/>
      <w:i/>
    </w:rPr>
  </w:style>
  <w:style w:type="paragraph" w:customStyle="1" w:styleId="Title-Professional">
    <w:name w:val="Title - Professional"/>
    <w:basedOn w:val="Normal"/>
    <w:rsid w:val="00655E37"/>
    <w:pPr>
      <w:pBdr>
        <w:top w:val="single" w:sz="36" w:space="1" w:color="000080"/>
        <w:left w:val="single" w:sz="6" w:space="4" w:color="000080"/>
        <w:bottom w:val="single" w:sz="6" w:space="1" w:color="000080"/>
        <w:right w:val="single" w:sz="6" w:space="4" w:color="000080"/>
      </w:pBdr>
      <w:jc w:val="center"/>
    </w:pPr>
    <w:rPr>
      <w:rFonts w:ascii="Arial Black" w:hAnsi="Arial Black"/>
      <w:color w:val="000080"/>
      <w:sz w:val="72"/>
    </w:rPr>
  </w:style>
  <w:style w:type="paragraph" w:customStyle="1" w:styleId="TOCHeading-Professional">
    <w:name w:val="TOC Heading - Professional"/>
    <w:basedOn w:val="Normal"/>
    <w:rsid w:val="00655E37"/>
    <w:pPr>
      <w:pBdr>
        <w:top w:val="single" w:sz="36" w:space="1" w:color="000080"/>
      </w:pBdr>
      <w:spacing w:before="60" w:after="120"/>
      <w:ind w:left="-60"/>
    </w:pPr>
    <w:rPr>
      <w:rFonts w:ascii="Arial Black" w:hAnsi="Arial Black"/>
      <w:smallCaps/>
      <w:spacing w:val="40"/>
      <w:sz w:val="24"/>
    </w:rPr>
  </w:style>
  <w:style w:type="paragraph" w:customStyle="1" w:styleId="TOCNumber-Professional">
    <w:name w:val="TOC Number - Professional"/>
    <w:basedOn w:val="Normal"/>
    <w:rsid w:val="006C060C"/>
    <w:pPr>
      <w:spacing w:before="60"/>
    </w:pPr>
    <w:rPr>
      <w:rFonts w:ascii="Arial Black" w:hAnsi="Arial Black"/>
      <w:sz w:val="24"/>
    </w:rPr>
  </w:style>
  <w:style w:type="paragraph" w:customStyle="1" w:styleId="TOCText-Professional">
    <w:name w:val="TOC Text - Professional"/>
    <w:basedOn w:val="Normal"/>
    <w:rsid w:val="006C060C"/>
    <w:pPr>
      <w:spacing w:before="60" w:after="60" w:line="320" w:lineRule="exact"/>
    </w:pPr>
    <w:rPr>
      <w:rFonts w:ascii="Arial" w:hAnsi="Arial"/>
      <w:sz w:val="18"/>
    </w:rPr>
  </w:style>
  <w:style w:type="paragraph" w:styleId="Footer">
    <w:name w:val="footer"/>
    <w:basedOn w:val="Normal"/>
    <w:link w:val="FooterChar"/>
    <w:uiPriority w:val="99"/>
    <w:rsid w:val="006C060C"/>
    <w:pPr>
      <w:tabs>
        <w:tab w:val="center" w:pos="4320"/>
        <w:tab w:val="right" w:pos="8640"/>
      </w:tabs>
    </w:pPr>
  </w:style>
  <w:style w:type="paragraph" w:customStyle="1" w:styleId="BodyText-Elegant">
    <w:name w:val="Body Text - Elegant"/>
    <w:basedOn w:val="Normal"/>
    <w:rsid w:val="006C060C"/>
    <w:pPr>
      <w:spacing w:after="120" w:line="280" w:lineRule="exact"/>
    </w:pPr>
    <w:rPr>
      <w:rFonts w:ascii="Garamond" w:hAnsi="Garamond"/>
    </w:rPr>
  </w:style>
  <w:style w:type="paragraph" w:customStyle="1" w:styleId="Byline-Elegant">
    <w:name w:val="Byline - Elegant"/>
    <w:basedOn w:val="Normal"/>
    <w:rsid w:val="006C060C"/>
    <w:pPr>
      <w:spacing w:before="60" w:line="280" w:lineRule="exact"/>
    </w:pPr>
    <w:rPr>
      <w:rFonts w:ascii="Garamond" w:hAnsi="Garamond"/>
      <w:b/>
    </w:rPr>
  </w:style>
  <w:style w:type="paragraph" w:customStyle="1" w:styleId="BylineCompany-Elegant">
    <w:name w:val="Byline Company - Elegant"/>
    <w:basedOn w:val="Normal"/>
    <w:rsid w:val="006C060C"/>
    <w:pPr>
      <w:spacing w:after="120" w:line="280" w:lineRule="exact"/>
    </w:pPr>
    <w:rPr>
      <w:rFonts w:ascii="Garamond" w:hAnsi="Garamond"/>
      <w:i/>
    </w:rPr>
  </w:style>
  <w:style w:type="paragraph" w:customStyle="1" w:styleId="Footer-Elegant">
    <w:name w:val="Footer - Elegant"/>
    <w:basedOn w:val="Footer"/>
    <w:rsid w:val="006C060C"/>
    <w:pPr>
      <w:pBdr>
        <w:top w:val="double" w:sz="4" w:space="1" w:color="auto"/>
      </w:pBdr>
      <w:tabs>
        <w:tab w:val="clear" w:pos="8640"/>
        <w:tab w:val="center" w:pos="-14016"/>
        <w:tab w:val="right" w:pos="4320"/>
      </w:tabs>
      <w:jc w:val="right"/>
    </w:pPr>
    <w:rPr>
      <w:rFonts w:ascii="Garamond" w:hAnsi="Garamond"/>
      <w:i/>
      <w:sz w:val="16"/>
    </w:rPr>
  </w:style>
  <w:style w:type="paragraph" w:customStyle="1" w:styleId="Heading1-Elegant">
    <w:name w:val="Heading 1 - Elegant"/>
    <w:basedOn w:val="Normal"/>
    <w:rsid w:val="006C060C"/>
    <w:pPr>
      <w:spacing w:before="120" w:after="60" w:line="480" w:lineRule="exact"/>
    </w:pPr>
    <w:rPr>
      <w:rFonts w:ascii="Garamond" w:hAnsi="Garamond"/>
      <w:b/>
      <w:sz w:val="40"/>
    </w:rPr>
  </w:style>
  <w:style w:type="paragraph" w:customStyle="1" w:styleId="Heading2-Elegant">
    <w:name w:val="Heading 2 - Elegant"/>
    <w:basedOn w:val="Normal"/>
    <w:rsid w:val="006C060C"/>
    <w:pPr>
      <w:spacing w:before="120" w:after="60" w:line="280" w:lineRule="exact"/>
    </w:pPr>
    <w:rPr>
      <w:rFonts w:ascii="Garamond" w:hAnsi="Garamond"/>
      <w:b/>
      <w:sz w:val="24"/>
    </w:rPr>
  </w:style>
  <w:style w:type="paragraph" w:customStyle="1" w:styleId="IssueVolumeDate-Elegant">
    <w:name w:val="Issue/Volume/Date - Elegant"/>
    <w:basedOn w:val="Normal"/>
    <w:rsid w:val="006C060C"/>
    <w:pPr>
      <w:pBdr>
        <w:bottom w:val="double" w:sz="6" w:space="1" w:color="auto"/>
      </w:pBdr>
      <w:tabs>
        <w:tab w:val="right" w:pos="10530"/>
      </w:tabs>
      <w:spacing w:after="120"/>
    </w:pPr>
    <w:rPr>
      <w:rFonts w:ascii="Garamond" w:hAnsi="Garamond"/>
      <w:sz w:val="24"/>
    </w:rPr>
  </w:style>
  <w:style w:type="paragraph" w:customStyle="1" w:styleId="JumpTo-Elegant">
    <w:name w:val="Jump To - Elegant"/>
    <w:basedOn w:val="Normal"/>
    <w:rsid w:val="006C060C"/>
    <w:pPr>
      <w:jc w:val="right"/>
    </w:pPr>
    <w:rPr>
      <w:rFonts w:ascii="Garamond" w:hAnsi="Garamond"/>
      <w:i/>
      <w:sz w:val="16"/>
    </w:rPr>
  </w:style>
  <w:style w:type="paragraph" w:customStyle="1" w:styleId="JunpFrom-Elegant">
    <w:name w:val="Junp From - Elegant"/>
    <w:basedOn w:val="Normal"/>
    <w:rsid w:val="006C060C"/>
    <w:pPr>
      <w:jc w:val="right"/>
    </w:pPr>
    <w:rPr>
      <w:rFonts w:ascii="Garamond" w:hAnsi="Garamond"/>
      <w:i/>
      <w:sz w:val="16"/>
    </w:rPr>
  </w:style>
  <w:style w:type="paragraph" w:customStyle="1" w:styleId="ReturnAddress-Elegant">
    <w:name w:val="Return Address - Elegant"/>
    <w:basedOn w:val="Normal"/>
    <w:rsid w:val="006C060C"/>
    <w:pPr>
      <w:spacing w:after="40" w:line="240" w:lineRule="exact"/>
    </w:pPr>
    <w:rPr>
      <w:rFonts w:ascii="Garamond" w:hAnsi="Garamond"/>
    </w:rPr>
  </w:style>
  <w:style w:type="paragraph" w:customStyle="1" w:styleId="MailingAddress-Elegant">
    <w:name w:val="Mailing Address - Elegant"/>
    <w:basedOn w:val="ReturnAddress-Elegant"/>
    <w:rsid w:val="006C060C"/>
  </w:style>
  <w:style w:type="paragraph" w:customStyle="1" w:styleId="Picture-Elegant">
    <w:name w:val="Picture - Elegant"/>
    <w:basedOn w:val="BodyText-Elegant"/>
    <w:rsid w:val="006C060C"/>
    <w:pPr>
      <w:spacing w:before="120" w:line="240" w:lineRule="auto"/>
    </w:pPr>
  </w:style>
  <w:style w:type="paragraph" w:customStyle="1" w:styleId="Postage-Elegant">
    <w:name w:val="Postage - Elegant"/>
    <w:basedOn w:val="Normal"/>
    <w:rsid w:val="006C060C"/>
    <w:pPr>
      <w:spacing w:after="40" w:line="240" w:lineRule="exact"/>
      <w:jc w:val="center"/>
    </w:pPr>
    <w:rPr>
      <w:rFonts w:ascii="Garamond" w:hAnsi="Garamond"/>
      <w:smallCaps/>
      <w:sz w:val="14"/>
    </w:rPr>
  </w:style>
  <w:style w:type="paragraph" w:customStyle="1" w:styleId="Pullquote-Elegant">
    <w:name w:val="Pullquote - Elegant"/>
    <w:basedOn w:val="BodyText-Elegant"/>
    <w:rsid w:val="006C060C"/>
    <w:pPr>
      <w:pBdr>
        <w:top w:val="double" w:sz="6" w:space="1" w:color="auto"/>
        <w:bottom w:val="double" w:sz="6" w:space="3" w:color="auto"/>
      </w:pBdr>
      <w:jc w:val="center"/>
    </w:pPr>
    <w:rPr>
      <w:i/>
      <w:sz w:val="28"/>
    </w:rPr>
  </w:style>
  <w:style w:type="paragraph" w:customStyle="1" w:styleId="SidebarHead-Elegant">
    <w:name w:val="Sidebar Head - Elegant"/>
    <w:basedOn w:val="Normal"/>
    <w:rsid w:val="006C060C"/>
    <w:pPr>
      <w:spacing w:before="60" w:after="60" w:line="280" w:lineRule="exact"/>
    </w:pPr>
    <w:rPr>
      <w:rFonts w:ascii="Garamond" w:hAnsi="Garamond"/>
      <w:smallCaps/>
    </w:rPr>
  </w:style>
  <w:style w:type="paragraph" w:customStyle="1" w:styleId="SidebarSubhead-Elegant">
    <w:name w:val="Sidebar Subhead - Elegant"/>
    <w:basedOn w:val="Normal"/>
    <w:rsid w:val="006C060C"/>
    <w:pPr>
      <w:spacing w:line="280" w:lineRule="exact"/>
    </w:pPr>
    <w:rPr>
      <w:rFonts w:ascii="Garamond" w:hAnsi="Garamond"/>
      <w:smallCaps/>
      <w:sz w:val="18"/>
    </w:rPr>
  </w:style>
  <w:style w:type="paragraph" w:customStyle="1" w:styleId="SidebarText-Elegant">
    <w:name w:val="Sidebar Text - Elegant"/>
    <w:basedOn w:val="Normal"/>
    <w:rsid w:val="006C060C"/>
    <w:pPr>
      <w:spacing w:after="60" w:line="280" w:lineRule="exact"/>
    </w:pPr>
    <w:rPr>
      <w:rFonts w:ascii="Garamond" w:hAnsi="Garamond"/>
    </w:rPr>
  </w:style>
  <w:style w:type="paragraph" w:customStyle="1" w:styleId="SidebarTitle-Elegant">
    <w:name w:val="Sidebar Title - Elegant"/>
    <w:basedOn w:val="Normal"/>
    <w:rsid w:val="006C060C"/>
    <w:pPr>
      <w:spacing w:before="360" w:after="240" w:line="400" w:lineRule="exact"/>
    </w:pPr>
    <w:rPr>
      <w:rFonts w:ascii="Garamond" w:hAnsi="Garamond"/>
      <w:smallCaps/>
      <w:spacing w:val="40"/>
      <w:sz w:val="32"/>
    </w:rPr>
  </w:style>
  <w:style w:type="paragraph" w:customStyle="1" w:styleId="Subtitle-Elegant">
    <w:name w:val="Subtitle - Elegant"/>
    <w:basedOn w:val="Normal"/>
    <w:rsid w:val="006C060C"/>
    <w:pPr>
      <w:spacing w:after="180" w:line="280" w:lineRule="exact"/>
    </w:pPr>
    <w:rPr>
      <w:rFonts w:ascii="Garamond" w:hAnsi="Garamond"/>
      <w:i/>
    </w:rPr>
  </w:style>
  <w:style w:type="paragraph" w:customStyle="1" w:styleId="Title-Elegant">
    <w:name w:val="Title - Elegant"/>
    <w:basedOn w:val="Normal"/>
    <w:rsid w:val="006C060C"/>
    <w:pPr>
      <w:pBdr>
        <w:top w:val="double" w:sz="6" w:space="1" w:color="auto"/>
      </w:pBdr>
      <w:jc w:val="center"/>
    </w:pPr>
    <w:rPr>
      <w:rFonts w:ascii="Garamond" w:hAnsi="Garamond"/>
      <w:caps/>
      <w:sz w:val="144"/>
    </w:rPr>
  </w:style>
  <w:style w:type="paragraph" w:customStyle="1" w:styleId="TOCHeading-Elegant">
    <w:name w:val="TOC Heading - Elegant"/>
    <w:basedOn w:val="Normal"/>
    <w:rsid w:val="006C060C"/>
    <w:pPr>
      <w:spacing w:before="180" w:after="180"/>
    </w:pPr>
    <w:rPr>
      <w:rFonts w:ascii="Garamond" w:hAnsi="Garamond"/>
      <w:smallCaps/>
      <w:spacing w:val="30"/>
      <w:sz w:val="32"/>
    </w:rPr>
  </w:style>
  <w:style w:type="paragraph" w:customStyle="1" w:styleId="TOCNumber-Elegant">
    <w:name w:val="TOC Number - Elegant"/>
    <w:basedOn w:val="Normal"/>
    <w:rsid w:val="006C060C"/>
    <w:rPr>
      <w:rFonts w:ascii="Garamond" w:hAnsi="Garamond"/>
      <w:i/>
      <w:sz w:val="40"/>
    </w:rPr>
  </w:style>
  <w:style w:type="paragraph" w:customStyle="1" w:styleId="TOCText-Elegant">
    <w:name w:val="TOC Text - Elegant"/>
    <w:basedOn w:val="Normal"/>
    <w:rsid w:val="006C060C"/>
    <w:pPr>
      <w:spacing w:before="60" w:after="180" w:line="320" w:lineRule="exact"/>
    </w:pPr>
    <w:rPr>
      <w:rFonts w:ascii="Garamond" w:hAnsi="Garamond"/>
    </w:rPr>
  </w:style>
  <w:style w:type="character" w:customStyle="1" w:styleId="FooterChar">
    <w:name w:val="Footer Char"/>
    <w:basedOn w:val="DefaultParagraphFont"/>
    <w:link w:val="Footer"/>
    <w:uiPriority w:val="99"/>
    <w:rsid w:val="00871BB1"/>
  </w:style>
  <w:style w:type="paragraph" w:styleId="BalloonText">
    <w:name w:val="Balloon Text"/>
    <w:basedOn w:val="Normal"/>
    <w:link w:val="BalloonTextChar"/>
    <w:uiPriority w:val="99"/>
    <w:semiHidden/>
    <w:unhideWhenUsed/>
    <w:rsid w:val="00871BB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1BB1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E61E84"/>
    <w:rPr>
      <w:b/>
      <w:bCs/>
    </w:rPr>
  </w:style>
  <w:style w:type="paragraph" w:styleId="BodyText3">
    <w:name w:val="Body Text 3"/>
    <w:link w:val="BodyText3Char"/>
    <w:uiPriority w:val="99"/>
    <w:unhideWhenUsed/>
    <w:rsid w:val="0008433E"/>
    <w:pPr>
      <w:tabs>
        <w:tab w:val="left" w:pos="43"/>
      </w:tabs>
      <w:spacing w:after="96" w:line="264" w:lineRule="auto"/>
    </w:pPr>
    <w:rPr>
      <w:rFonts w:ascii="Century Schoolbook" w:hAnsi="Century Schoolbook"/>
      <w:color w:val="000000"/>
      <w:kern w:val="28"/>
      <w:sz w:val="18"/>
      <w:szCs w:val="18"/>
    </w:rPr>
  </w:style>
  <w:style w:type="character" w:customStyle="1" w:styleId="BodyText3Char">
    <w:name w:val="Body Text 3 Char"/>
    <w:basedOn w:val="DefaultParagraphFont"/>
    <w:link w:val="BodyText3"/>
    <w:uiPriority w:val="99"/>
    <w:rsid w:val="0008433E"/>
    <w:rPr>
      <w:rFonts w:ascii="Century Schoolbook" w:hAnsi="Century Schoolbook"/>
      <w:color w:val="000000"/>
      <w:kern w:val="28"/>
      <w:sz w:val="18"/>
      <w:szCs w:val="18"/>
      <w:lang w:val="en-US" w:eastAsia="en-US" w:bidi="ar-SA"/>
    </w:rPr>
  </w:style>
  <w:style w:type="paragraph" w:customStyle="1" w:styleId="CM32">
    <w:name w:val="CM32"/>
    <w:basedOn w:val="Normal"/>
    <w:next w:val="Normal"/>
    <w:uiPriority w:val="99"/>
    <w:rsid w:val="00A35067"/>
    <w:pPr>
      <w:autoSpaceDE w:val="0"/>
      <w:autoSpaceDN w:val="0"/>
      <w:adjustRightInd w:val="0"/>
      <w:spacing w:after="280"/>
    </w:pPr>
    <w:rPr>
      <w:sz w:val="24"/>
      <w:szCs w:val="24"/>
    </w:rPr>
  </w:style>
  <w:style w:type="paragraph" w:customStyle="1" w:styleId="Default">
    <w:name w:val="Default"/>
    <w:rsid w:val="00A35067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852EE9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D90076"/>
    <w:pPr>
      <w:ind w:left="720"/>
      <w:contextualSpacing/>
    </w:pPr>
  </w:style>
  <w:style w:type="character" w:customStyle="1" w:styleId="Heading4Char">
    <w:name w:val="Heading 4 Char"/>
    <w:basedOn w:val="DefaultParagraphFont"/>
    <w:link w:val="Heading4"/>
    <w:uiPriority w:val="9"/>
    <w:rsid w:val="008C4FD6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FootnoteReference">
    <w:name w:val="footnote reference"/>
    <w:unhideWhenUsed/>
    <w:rsid w:val="005A4C57"/>
    <w:rPr>
      <w:vertAlign w:val="superscript"/>
    </w:rPr>
  </w:style>
  <w:style w:type="character" w:styleId="IntenseEmphasis">
    <w:name w:val="Intense Emphasis"/>
    <w:basedOn w:val="DefaultParagraphFont"/>
    <w:uiPriority w:val="21"/>
    <w:qFormat/>
    <w:rsid w:val="005A4C57"/>
    <w:rPr>
      <w:i/>
      <w:iCs/>
      <w:color w:val="4F81BD" w:themeColor="accent1"/>
    </w:rPr>
  </w:style>
  <w:style w:type="character" w:styleId="CommentReference">
    <w:name w:val="annotation reference"/>
    <w:basedOn w:val="DefaultParagraphFont"/>
    <w:uiPriority w:val="99"/>
    <w:semiHidden/>
    <w:unhideWhenUsed/>
    <w:rsid w:val="00E158B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158B9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158B9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158B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158B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218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8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11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48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17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2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barron\AppData\Roaming\Microsoft\Templates\Newsletter%20wizard.wiz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638817-4841-4635-807E-A8A06BAFB2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Newsletter wizard</Template>
  <TotalTime>50</TotalTime>
  <Pages>2</Pages>
  <Words>573</Words>
  <Characters>3044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Bridget Barron</dc:creator>
  <cp:lastModifiedBy>Seth Turner</cp:lastModifiedBy>
  <cp:revision>17</cp:revision>
  <cp:lastPrinted>2008-11-10T22:23:00Z</cp:lastPrinted>
  <dcterms:created xsi:type="dcterms:W3CDTF">2018-07-09T19:19:00Z</dcterms:created>
  <dcterms:modified xsi:type="dcterms:W3CDTF">2018-08-03T17:22:00Z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TC062062951033</vt:lpwstr>
  </property>
</Properties>
</file>